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4E2FCD" w14:textId="77777777" w:rsidR="000D2063" w:rsidRPr="00D60534" w:rsidRDefault="000D2063" w:rsidP="000713B0">
      <w:pPr>
        <w:rPr>
          <w:lang w:val="en-US"/>
        </w:rPr>
        <w:sectPr w:rsidR="000D2063" w:rsidRPr="00D60534"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19"/>
        <w:gridCol w:w="4435"/>
      </w:tblGrid>
      <w:tr w:rsidR="00A02C54" w:rsidRPr="000713B0" w14:paraId="46023B5A" w14:textId="77777777" w:rsidTr="003330D2">
        <w:trPr>
          <w:trHeight w:val="2551"/>
        </w:trPr>
        <w:tc>
          <w:tcPr>
            <w:tcW w:w="5074" w:type="dxa"/>
            <w:vAlign w:val="center"/>
          </w:tcPr>
          <w:p w14:paraId="378C9727" w14:textId="77777777" w:rsidR="00A02C54" w:rsidRPr="000713B0" w:rsidRDefault="00A02C54" w:rsidP="00CE74EB">
            <w:pPr>
              <w:pStyle w:val="af9"/>
            </w:pPr>
          </w:p>
        </w:tc>
        <w:tc>
          <w:tcPr>
            <w:tcW w:w="4496" w:type="dxa"/>
            <w:vAlign w:val="center"/>
          </w:tcPr>
          <w:p w14:paraId="086DE3B3" w14:textId="77777777" w:rsidR="00D31969" w:rsidRDefault="00D31969" w:rsidP="00D31969">
            <w:pPr>
              <w:pStyle w:val="af4"/>
            </w:pPr>
            <w:r>
              <w:t>УТВЕРЖДАЮ:</w:t>
            </w:r>
          </w:p>
          <w:p w14:paraId="7AC50631" w14:textId="77777777" w:rsidR="00D31969" w:rsidRDefault="00D31969" w:rsidP="00D31969">
            <w:pPr>
              <w:pStyle w:val="af4"/>
            </w:pPr>
            <w:r>
              <w:t>Директор Филиала ООО «Байкальская энергетическая компания»ТЭЦ-9</w:t>
            </w:r>
          </w:p>
          <w:p w14:paraId="738B8088" w14:textId="77777777" w:rsidR="00D31969" w:rsidRDefault="00D31969" w:rsidP="00D31969">
            <w:pPr>
              <w:pStyle w:val="af4"/>
            </w:pPr>
          </w:p>
          <w:p w14:paraId="278F782E" w14:textId="49CECFA0" w:rsidR="00A02C54" w:rsidRPr="000713B0" w:rsidRDefault="00D31969" w:rsidP="00D31969">
            <w:pPr>
              <w:pStyle w:val="af4"/>
            </w:pPr>
            <w:r>
              <w:t>_____________А.В.Нелюбов</w:t>
            </w:r>
          </w:p>
        </w:tc>
      </w:tr>
      <w:tr w:rsidR="000D2063" w:rsidRPr="000713B0" w14:paraId="7DEB7444" w14:textId="77777777" w:rsidTr="00A02C54">
        <w:trPr>
          <w:trHeight w:val="2268"/>
        </w:trPr>
        <w:tc>
          <w:tcPr>
            <w:tcW w:w="9570" w:type="dxa"/>
            <w:gridSpan w:val="2"/>
            <w:vAlign w:val="center"/>
          </w:tcPr>
          <w:p w14:paraId="5EABBFD7" w14:textId="77777777" w:rsidR="005F70C1" w:rsidRPr="000713B0" w:rsidRDefault="005F70C1" w:rsidP="00A02C54">
            <w:pPr>
              <w:pStyle w:val="af0"/>
            </w:pPr>
          </w:p>
        </w:tc>
      </w:tr>
      <w:tr w:rsidR="00A02C54" w:rsidRPr="000713B0" w14:paraId="4068E717" w14:textId="77777777" w:rsidTr="00A02C54">
        <w:trPr>
          <w:trHeight w:val="5669"/>
        </w:trPr>
        <w:tc>
          <w:tcPr>
            <w:tcW w:w="9570" w:type="dxa"/>
            <w:gridSpan w:val="2"/>
            <w:vAlign w:val="center"/>
          </w:tcPr>
          <w:p w14:paraId="4CD85AC0" w14:textId="77777777" w:rsidR="00A02C54" w:rsidRPr="000713B0" w:rsidRDefault="00A02C54" w:rsidP="00A02C54">
            <w:pPr>
              <w:pStyle w:val="af0"/>
            </w:pPr>
            <w:r w:rsidRPr="000713B0">
              <w:t>Документация о закупке</w:t>
            </w:r>
          </w:p>
          <w:permStart w:id="1814319892" w:edGrp="everyone"/>
          <w:p w14:paraId="231E4FF1" w14:textId="7D933BE0" w:rsidR="00A02C54" w:rsidRPr="000713B0" w:rsidRDefault="00020AF9"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B39A4092A1EB406690C48587E69144C3"/>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31969">
                  <w:t>об оказании услуг</w:t>
                </w:r>
              </w:sdtContent>
            </w:sdt>
            <w:permEnd w:id="1814319892"/>
            <w:r w:rsidR="00A02C54" w:rsidRPr="000713B0">
              <w:t xml:space="preserve"> </w:t>
            </w:r>
          </w:p>
          <w:p w14:paraId="5CEDA25F" w14:textId="402930BF" w:rsidR="00A02C54" w:rsidRPr="000713B0" w:rsidRDefault="00A02C54" w:rsidP="00A02C54">
            <w:pPr>
              <w:pStyle w:val="af1"/>
            </w:pPr>
            <w:r w:rsidRPr="000713B0">
              <w:t xml:space="preserve">для </w:t>
            </w:r>
            <w:permStart w:id="823750170" w:edGrp="everyone"/>
            <w:sdt>
              <w:sdtPr>
                <w:alias w:val="Подразделение (филиал) заказчика"/>
                <w:tag w:val="Подразделение (филиал) заказчика"/>
                <w:id w:val="1860077339"/>
                <w:placeholder>
                  <w:docPart w:val="D01069A996DC4D49943B00611B931695"/>
                </w:placeholder>
                <w15:color w:val="FFFF00"/>
              </w:sdtPr>
              <w:sdtEndPr>
                <w:rPr>
                  <w:noProof/>
                </w:rPr>
              </w:sdtEndPr>
              <w:sdtContent>
                <w:r w:rsidR="009D53FB">
                  <w:rPr>
                    <w:noProof/>
                  </w:rPr>
                  <w:fldChar w:fldCharType="begin"/>
                </w:r>
                <w:r w:rsidR="009D53FB">
                  <w:rPr>
                    <w:noProof/>
                  </w:rPr>
                  <w:instrText xml:space="preserve"> MERGEFIELD "Подразделение_филиал_заказчика" </w:instrText>
                </w:r>
                <w:r w:rsidR="009D53FB">
                  <w:rPr>
                    <w:noProof/>
                  </w:rPr>
                  <w:fldChar w:fldCharType="separate"/>
                </w:r>
                <w:r w:rsidR="0003406A">
                  <w:rPr>
                    <w:noProof/>
                  </w:rPr>
                  <w:t>«ПЭО_филиал_ТЭЦ-9»</w:t>
                </w:r>
                <w:r w:rsidR="009D53FB">
                  <w:rPr>
                    <w:noProof/>
                  </w:rPr>
                  <w:fldChar w:fldCharType="end"/>
                </w:r>
                <w:r w:rsidR="00185F75">
                  <w:t xml:space="preserve"> </w:t>
                </w:r>
                <w:r w:rsidR="009D53FB">
                  <w:rPr>
                    <w:noProof/>
                  </w:rPr>
                  <w:fldChar w:fldCharType="begin"/>
                </w:r>
                <w:r w:rsidR="009D53FB">
                  <w:rPr>
                    <w:noProof/>
                  </w:rPr>
                  <w:instrText xml:space="preserve"> MERGEFIELD "Заказчик" </w:instrText>
                </w:r>
                <w:r w:rsidR="009D53FB">
                  <w:rPr>
                    <w:noProof/>
                  </w:rPr>
                  <w:fldChar w:fldCharType="separate"/>
                </w:r>
                <w:r w:rsidR="0003406A">
                  <w:rPr>
                    <w:noProof/>
                  </w:rPr>
                  <w:t>«ООО "Байкальская энергетическая компания»</w:t>
                </w:r>
                <w:r w:rsidR="009D53FB">
                  <w:rPr>
                    <w:noProof/>
                  </w:rPr>
                  <w:fldChar w:fldCharType="end"/>
                </w:r>
              </w:sdtContent>
            </w:sdt>
            <w:permEnd w:id="823750170"/>
          </w:p>
          <w:p w14:paraId="237AFDD7" w14:textId="03176B06" w:rsidR="00A02C54" w:rsidRPr="00AE7A17" w:rsidRDefault="00A02C54" w:rsidP="00DD4C64">
            <w:pPr>
              <w:pStyle w:val="afd"/>
              <w:ind w:left="3402" w:right="3402"/>
            </w:pPr>
            <w:r w:rsidRPr="000713B0">
              <w:t>№</w:t>
            </w:r>
            <w:r w:rsidR="00F17814">
              <w:t xml:space="preserve"> </w:t>
            </w:r>
            <w:bookmarkStart w:id="0" w:name="НомерВПланеЗакупки"/>
            <w:permStart w:id="1133663462" w:edGrp="everyone"/>
            <w:sdt>
              <w:sdtPr>
                <w:alias w:val="Номер в плане закупок"/>
                <w:tag w:val="Номер в плане закупок"/>
                <w:id w:val="-1649282154"/>
                <w:placeholder>
                  <w:docPart w:val="2D210EDFB7C94CB5BEFC72F7397B7067"/>
                </w:placeholder>
                <w15:color w:val="FFFF00"/>
              </w:sdtPr>
              <w:sdtEndPr/>
              <w:sdtContent>
                <w:r w:rsidR="0043322C">
                  <w:rPr>
                    <w:noProof/>
                  </w:rPr>
                  <w:fldChar w:fldCharType="begin"/>
                </w:r>
                <w:r w:rsidR="0043322C">
                  <w:rPr>
                    <w:noProof/>
                  </w:rPr>
                  <w:instrText xml:space="preserve"> MERGEFIELD "Номер_плана_закупки" </w:instrText>
                </w:r>
                <w:r w:rsidR="0043322C">
                  <w:rPr>
                    <w:noProof/>
                  </w:rPr>
                  <w:fldChar w:fldCharType="separate"/>
                </w:r>
                <w:r w:rsidR="0003406A">
                  <w:rPr>
                    <w:noProof/>
                  </w:rPr>
                  <w:t>«</w:t>
                </w:r>
                <w:r w:rsidR="002044EF">
                  <w:rPr>
                    <w:noProof/>
                  </w:rPr>
                  <w:t>1240</w:t>
                </w:r>
                <w:r w:rsidR="0003406A">
                  <w:rPr>
                    <w:noProof/>
                  </w:rPr>
                  <w:t>»</w:t>
                </w:r>
                <w:r w:rsidR="0043322C">
                  <w:rPr>
                    <w:noProof/>
                  </w:rPr>
                  <w:fldChar w:fldCharType="end"/>
                </w:r>
              </w:sdtContent>
            </w:sdt>
            <w:bookmarkEnd w:id="0"/>
            <w:permEnd w:id="1133663462"/>
          </w:p>
        </w:tc>
      </w:tr>
      <w:tr w:rsidR="00A02C54" w:rsidRPr="000713B0" w14:paraId="3730A1DB" w14:textId="77777777" w:rsidTr="003330D2">
        <w:trPr>
          <w:trHeight w:val="2268"/>
        </w:trPr>
        <w:tc>
          <w:tcPr>
            <w:tcW w:w="9570" w:type="dxa"/>
            <w:gridSpan w:val="2"/>
          </w:tcPr>
          <w:p w14:paraId="137629DC" w14:textId="77777777" w:rsidR="00A02C54" w:rsidRPr="000713B0" w:rsidRDefault="00A02C54" w:rsidP="00CE74EB">
            <w:pPr>
              <w:jc w:val="center"/>
            </w:pPr>
          </w:p>
        </w:tc>
      </w:tr>
    </w:tbl>
    <w:p w14:paraId="5FBE2C98" w14:textId="77777777"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14:paraId="1DC19B7D" w14:textId="77777777" w:rsidR="003166F5" w:rsidRPr="003166F5" w:rsidRDefault="003166F5">
      <w:pPr>
        <w:pStyle w:val="16"/>
        <w:tabs>
          <w:tab w:val="right" w:leader="dot" w:pos="9629"/>
        </w:tabs>
        <w:rPr>
          <w:b/>
          <w:bCs/>
          <w:sz w:val="24"/>
          <w:szCs w:val="24"/>
        </w:rPr>
      </w:pPr>
      <w:r w:rsidRPr="003166F5">
        <w:rPr>
          <w:b/>
          <w:bCs/>
          <w:sz w:val="24"/>
          <w:szCs w:val="24"/>
        </w:rPr>
        <w:lastRenderedPageBreak/>
        <w:t>Оглавление:</w:t>
      </w:r>
    </w:p>
    <w:p w14:paraId="2776BCD7" w14:textId="6AEF7D44" w:rsidR="00321FCF" w:rsidRPr="00321FCF" w:rsidRDefault="003166F5">
      <w:pPr>
        <w:pStyle w:val="16"/>
        <w:tabs>
          <w:tab w:val="right" w:leader="dot" w:pos="9629"/>
        </w:tabs>
        <w:rPr>
          <w:noProof/>
          <w:sz w:val="24"/>
          <w:szCs w:val="22"/>
          <w:lang w:eastAsia="ru-RU"/>
        </w:rPr>
      </w:pPr>
      <w:r w:rsidRPr="00321FCF">
        <w:rPr>
          <w:sz w:val="26"/>
          <w:szCs w:val="24"/>
          <w:highlight w:val="lightGray"/>
        </w:rPr>
        <w:fldChar w:fldCharType="begin"/>
      </w:r>
      <w:r w:rsidRPr="00321FCF">
        <w:rPr>
          <w:sz w:val="26"/>
          <w:szCs w:val="24"/>
          <w:highlight w:val="lightGray"/>
        </w:rPr>
        <w:instrText xml:space="preserve"> TOC \o "1-1" \h \z \u </w:instrText>
      </w:r>
      <w:r w:rsidRPr="00321FCF">
        <w:rPr>
          <w:sz w:val="26"/>
          <w:szCs w:val="24"/>
          <w:highlight w:val="lightGray"/>
        </w:rPr>
        <w:fldChar w:fldCharType="separate"/>
      </w:r>
      <w:hyperlink w:anchor="_Toc143602460" w:history="1">
        <w:r w:rsidR="00321FCF" w:rsidRPr="00321FCF">
          <w:rPr>
            <w:rStyle w:val="ae"/>
            <w:noProof/>
            <w:sz w:val="22"/>
          </w:rPr>
          <w:t>1. Основная информация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_Toc143602460 \h </w:instrText>
        </w:r>
        <w:r w:rsidR="00321FCF" w:rsidRPr="00321FCF">
          <w:rPr>
            <w:noProof/>
            <w:webHidden/>
            <w:sz w:val="22"/>
          </w:rPr>
        </w:r>
        <w:r w:rsidR="00321FCF" w:rsidRPr="00321FCF">
          <w:rPr>
            <w:noProof/>
            <w:webHidden/>
            <w:sz w:val="22"/>
          </w:rPr>
          <w:fldChar w:fldCharType="separate"/>
        </w:r>
        <w:r w:rsidR="004A11DE">
          <w:rPr>
            <w:noProof/>
            <w:webHidden/>
            <w:sz w:val="22"/>
          </w:rPr>
          <w:t>3</w:t>
        </w:r>
        <w:r w:rsidR="00321FCF" w:rsidRPr="00321FCF">
          <w:rPr>
            <w:noProof/>
            <w:webHidden/>
            <w:sz w:val="22"/>
          </w:rPr>
          <w:fldChar w:fldCharType="end"/>
        </w:r>
      </w:hyperlink>
    </w:p>
    <w:p w14:paraId="113740F3" w14:textId="58B9064B" w:rsidR="00321FCF" w:rsidRPr="00321FCF" w:rsidRDefault="00020AF9">
      <w:pPr>
        <w:pStyle w:val="16"/>
        <w:tabs>
          <w:tab w:val="right" w:leader="dot" w:pos="9629"/>
        </w:tabs>
        <w:rPr>
          <w:noProof/>
          <w:sz w:val="24"/>
          <w:szCs w:val="22"/>
          <w:lang w:eastAsia="ru-RU"/>
        </w:rPr>
      </w:pPr>
      <w:hyperlink w:anchor="_Toc143602461" w:history="1">
        <w:r w:rsidR="00321FCF" w:rsidRPr="00321FCF">
          <w:rPr>
            <w:rStyle w:val="ae"/>
            <w:noProof/>
            <w:sz w:val="22"/>
          </w:rPr>
          <w:t>2. Основная информация проведения процедуры</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_Toc143602461 \h </w:instrText>
        </w:r>
        <w:r w:rsidR="00321FCF" w:rsidRPr="00321FCF">
          <w:rPr>
            <w:noProof/>
            <w:webHidden/>
            <w:sz w:val="22"/>
          </w:rPr>
        </w:r>
        <w:r w:rsidR="00321FCF" w:rsidRPr="00321FCF">
          <w:rPr>
            <w:noProof/>
            <w:webHidden/>
            <w:sz w:val="22"/>
          </w:rPr>
          <w:fldChar w:fldCharType="separate"/>
        </w:r>
        <w:r w:rsidR="004A11DE">
          <w:rPr>
            <w:noProof/>
            <w:webHidden/>
            <w:sz w:val="22"/>
          </w:rPr>
          <w:t>5</w:t>
        </w:r>
        <w:r w:rsidR="00321FCF" w:rsidRPr="00321FCF">
          <w:rPr>
            <w:noProof/>
            <w:webHidden/>
            <w:sz w:val="22"/>
          </w:rPr>
          <w:fldChar w:fldCharType="end"/>
        </w:r>
      </w:hyperlink>
    </w:p>
    <w:p w14:paraId="0FC370A3" w14:textId="46B40336" w:rsidR="00321FCF" w:rsidRPr="00321FCF" w:rsidRDefault="00020AF9">
      <w:pPr>
        <w:pStyle w:val="16"/>
        <w:tabs>
          <w:tab w:val="right" w:leader="dot" w:pos="9629"/>
        </w:tabs>
        <w:rPr>
          <w:noProof/>
          <w:sz w:val="24"/>
          <w:szCs w:val="22"/>
          <w:lang w:eastAsia="ru-RU"/>
        </w:rPr>
      </w:pPr>
      <w:hyperlink w:anchor="_Toc143602462" w:history="1">
        <w:r w:rsidR="00321FCF" w:rsidRPr="00321FCF">
          <w:rPr>
            <w:rStyle w:val="ae"/>
            <w:noProof/>
            <w:sz w:val="22"/>
          </w:rPr>
          <w:t>3. Требования к предложению участника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_Toc143602462 \h </w:instrText>
        </w:r>
        <w:r w:rsidR="00321FCF" w:rsidRPr="00321FCF">
          <w:rPr>
            <w:noProof/>
            <w:webHidden/>
            <w:sz w:val="22"/>
          </w:rPr>
        </w:r>
        <w:r w:rsidR="00321FCF" w:rsidRPr="00321FCF">
          <w:rPr>
            <w:noProof/>
            <w:webHidden/>
            <w:sz w:val="22"/>
          </w:rPr>
          <w:fldChar w:fldCharType="separate"/>
        </w:r>
        <w:r w:rsidR="004A11DE">
          <w:rPr>
            <w:noProof/>
            <w:webHidden/>
            <w:sz w:val="22"/>
          </w:rPr>
          <w:t>6</w:t>
        </w:r>
        <w:r w:rsidR="00321FCF" w:rsidRPr="00321FCF">
          <w:rPr>
            <w:noProof/>
            <w:webHidden/>
            <w:sz w:val="22"/>
          </w:rPr>
          <w:fldChar w:fldCharType="end"/>
        </w:r>
      </w:hyperlink>
    </w:p>
    <w:p w14:paraId="57C4E632" w14:textId="33720929" w:rsidR="00321FCF" w:rsidRPr="00321FCF" w:rsidRDefault="00020AF9">
      <w:pPr>
        <w:pStyle w:val="16"/>
        <w:tabs>
          <w:tab w:val="right" w:leader="dot" w:pos="9629"/>
        </w:tabs>
        <w:rPr>
          <w:noProof/>
          <w:sz w:val="24"/>
          <w:szCs w:val="22"/>
          <w:lang w:eastAsia="ru-RU"/>
        </w:rPr>
      </w:pPr>
      <w:hyperlink w:anchor="_Toc143602463" w:history="1">
        <w:r w:rsidR="00321FCF" w:rsidRPr="00321FCF">
          <w:rPr>
            <w:rStyle w:val="ae"/>
            <w:noProof/>
            <w:sz w:val="22"/>
          </w:rPr>
          <w:t>4. Требования к участникам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_Toc143602463 \h </w:instrText>
        </w:r>
        <w:r w:rsidR="00321FCF" w:rsidRPr="00321FCF">
          <w:rPr>
            <w:noProof/>
            <w:webHidden/>
            <w:sz w:val="22"/>
          </w:rPr>
        </w:r>
        <w:r w:rsidR="00321FCF" w:rsidRPr="00321FCF">
          <w:rPr>
            <w:noProof/>
            <w:webHidden/>
            <w:sz w:val="22"/>
          </w:rPr>
          <w:fldChar w:fldCharType="separate"/>
        </w:r>
        <w:r w:rsidR="004A11DE">
          <w:rPr>
            <w:noProof/>
            <w:webHidden/>
            <w:sz w:val="22"/>
          </w:rPr>
          <w:t>8</w:t>
        </w:r>
        <w:r w:rsidR="00321FCF" w:rsidRPr="00321FCF">
          <w:rPr>
            <w:noProof/>
            <w:webHidden/>
            <w:sz w:val="22"/>
          </w:rPr>
          <w:fldChar w:fldCharType="end"/>
        </w:r>
      </w:hyperlink>
    </w:p>
    <w:p w14:paraId="37BFE2DB" w14:textId="0DBAF9F1" w:rsidR="00321FCF" w:rsidRPr="00321FCF" w:rsidRDefault="00020AF9">
      <w:pPr>
        <w:pStyle w:val="16"/>
        <w:tabs>
          <w:tab w:val="right" w:leader="dot" w:pos="9629"/>
        </w:tabs>
        <w:rPr>
          <w:noProof/>
          <w:sz w:val="24"/>
          <w:szCs w:val="22"/>
          <w:lang w:eastAsia="ru-RU"/>
        </w:rPr>
      </w:pPr>
      <w:hyperlink w:anchor="_Toc143602464" w:history="1">
        <w:r w:rsidR="00321FCF" w:rsidRPr="00321FCF">
          <w:rPr>
            <w:rStyle w:val="ae"/>
            <w:noProof/>
            <w:sz w:val="22"/>
          </w:rPr>
          <w:t>5. Требования к заявке на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_Toc143602464 \h </w:instrText>
        </w:r>
        <w:r w:rsidR="00321FCF" w:rsidRPr="00321FCF">
          <w:rPr>
            <w:noProof/>
            <w:webHidden/>
            <w:sz w:val="22"/>
          </w:rPr>
        </w:r>
        <w:r w:rsidR="00321FCF" w:rsidRPr="00321FCF">
          <w:rPr>
            <w:noProof/>
            <w:webHidden/>
            <w:sz w:val="22"/>
          </w:rPr>
          <w:fldChar w:fldCharType="separate"/>
        </w:r>
        <w:r w:rsidR="004A11DE">
          <w:rPr>
            <w:noProof/>
            <w:webHidden/>
            <w:sz w:val="22"/>
          </w:rPr>
          <w:t>13</w:t>
        </w:r>
        <w:r w:rsidR="00321FCF" w:rsidRPr="00321FCF">
          <w:rPr>
            <w:noProof/>
            <w:webHidden/>
            <w:sz w:val="22"/>
          </w:rPr>
          <w:fldChar w:fldCharType="end"/>
        </w:r>
      </w:hyperlink>
    </w:p>
    <w:p w14:paraId="576ECB77" w14:textId="557A94CE" w:rsidR="00321FCF" w:rsidRPr="00321FCF" w:rsidRDefault="00020AF9">
      <w:pPr>
        <w:pStyle w:val="16"/>
        <w:tabs>
          <w:tab w:val="right" w:leader="dot" w:pos="9629"/>
        </w:tabs>
        <w:rPr>
          <w:noProof/>
          <w:sz w:val="24"/>
          <w:szCs w:val="22"/>
          <w:lang w:eastAsia="ru-RU"/>
        </w:rPr>
      </w:pPr>
      <w:hyperlink w:anchor="_Toc143602465" w:history="1">
        <w:r w:rsidR="00321FCF" w:rsidRPr="00321FCF">
          <w:rPr>
            <w:rStyle w:val="ae"/>
            <w:noProof/>
            <w:sz w:val="22"/>
          </w:rPr>
          <w:t>6. Обзор процедуры,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_Toc143602465 \h </w:instrText>
        </w:r>
        <w:r w:rsidR="00321FCF" w:rsidRPr="00321FCF">
          <w:rPr>
            <w:noProof/>
            <w:webHidden/>
            <w:sz w:val="22"/>
          </w:rPr>
        </w:r>
        <w:r w:rsidR="00321FCF" w:rsidRPr="00321FCF">
          <w:rPr>
            <w:noProof/>
            <w:webHidden/>
            <w:sz w:val="22"/>
          </w:rPr>
          <w:fldChar w:fldCharType="separate"/>
        </w:r>
        <w:r w:rsidR="004A11DE">
          <w:rPr>
            <w:noProof/>
            <w:webHidden/>
            <w:sz w:val="22"/>
          </w:rPr>
          <w:t>21</w:t>
        </w:r>
        <w:r w:rsidR="00321FCF" w:rsidRPr="00321FCF">
          <w:rPr>
            <w:noProof/>
            <w:webHidden/>
            <w:sz w:val="22"/>
          </w:rPr>
          <w:fldChar w:fldCharType="end"/>
        </w:r>
      </w:hyperlink>
    </w:p>
    <w:p w14:paraId="50808140" w14:textId="02FCC671" w:rsidR="00321FCF" w:rsidRPr="00321FCF" w:rsidRDefault="00020AF9">
      <w:pPr>
        <w:pStyle w:val="16"/>
        <w:tabs>
          <w:tab w:val="right" w:leader="dot" w:pos="9629"/>
        </w:tabs>
        <w:rPr>
          <w:noProof/>
          <w:sz w:val="24"/>
          <w:szCs w:val="22"/>
          <w:lang w:eastAsia="ru-RU"/>
        </w:rPr>
      </w:pPr>
      <w:hyperlink w:anchor="_Toc143602466" w:history="1">
        <w:r w:rsidR="00321FCF" w:rsidRPr="00321FCF">
          <w:rPr>
            <w:rStyle w:val="ae"/>
            <w:noProof/>
            <w:sz w:val="22"/>
          </w:rPr>
          <w:t>7. Рассмотрение заявок, выбор победителя, заключение договора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_Toc143602466 \h </w:instrText>
        </w:r>
        <w:r w:rsidR="00321FCF" w:rsidRPr="00321FCF">
          <w:rPr>
            <w:noProof/>
            <w:webHidden/>
            <w:sz w:val="22"/>
          </w:rPr>
        </w:r>
        <w:r w:rsidR="00321FCF" w:rsidRPr="00321FCF">
          <w:rPr>
            <w:noProof/>
            <w:webHidden/>
            <w:sz w:val="22"/>
          </w:rPr>
          <w:fldChar w:fldCharType="separate"/>
        </w:r>
        <w:r w:rsidR="004A11DE">
          <w:rPr>
            <w:noProof/>
            <w:webHidden/>
            <w:sz w:val="22"/>
          </w:rPr>
          <w:t>24</w:t>
        </w:r>
        <w:r w:rsidR="00321FCF" w:rsidRPr="00321FCF">
          <w:rPr>
            <w:noProof/>
            <w:webHidden/>
            <w:sz w:val="22"/>
          </w:rPr>
          <w:fldChar w:fldCharType="end"/>
        </w:r>
      </w:hyperlink>
    </w:p>
    <w:p w14:paraId="6CEB591A" w14:textId="0BB03B8F" w:rsidR="00321FCF" w:rsidRPr="00321FCF" w:rsidRDefault="00020AF9">
      <w:pPr>
        <w:pStyle w:val="16"/>
        <w:tabs>
          <w:tab w:val="right" w:leader="dot" w:pos="9629"/>
        </w:tabs>
        <w:rPr>
          <w:noProof/>
          <w:sz w:val="24"/>
          <w:szCs w:val="22"/>
          <w:lang w:eastAsia="ru-RU"/>
        </w:rPr>
      </w:pPr>
      <w:hyperlink w:anchor="_Toc143602467" w:history="1">
        <w:r w:rsidR="00321FCF" w:rsidRPr="00321FCF">
          <w:rPr>
            <w:rStyle w:val="ae"/>
            <w:noProof/>
            <w:sz w:val="22"/>
          </w:rPr>
          <w:t>8. Критерии оценки заявок</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_Toc143602467 \h </w:instrText>
        </w:r>
        <w:r w:rsidR="00321FCF" w:rsidRPr="00321FCF">
          <w:rPr>
            <w:noProof/>
            <w:webHidden/>
            <w:sz w:val="22"/>
          </w:rPr>
        </w:r>
        <w:r w:rsidR="00321FCF" w:rsidRPr="00321FCF">
          <w:rPr>
            <w:noProof/>
            <w:webHidden/>
            <w:sz w:val="22"/>
          </w:rPr>
          <w:fldChar w:fldCharType="separate"/>
        </w:r>
        <w:r w:rsidR="004A11DE">
          <w:rPr>
            <w:noProof/>
            <w:webHidden/>
            <w:sz w:val="22"/>
          </w:rPr>
          <w:t>30</w:t>
        </w:r>
        <w:r w:rsidR="00321FCF" w:rsidRPr="00321FCF">
          <w:rPr>
            <w:noProof/>
            <w:webHidden/>
            <w:sz w:val="22"/>
          </w:rPr>
          <w:fldChar w:fldCharType="end"/>
        </w:r>
      </w:hyperlink>
    </w:p>
    <w:p w14:paraId="1BC62705" w14:textId="77777777" w:rsidR="003166F5" w:rsidRDefault="003166F5">
      <w:pPr>
        <w:rPr>
          <w:rFonts w:eastAsia="Times New Roman" w:cs="Arial"/>
          <w:b/>
          <w:color w:val="000000" w:themeColor="text1"/>
          <w:sz w:val="24"/>
          <w:highlight w:val="lightGray"/>
          <w:lang w:eastAsia="ru-RU"/>
        </w:rPr>
      </w:pPr>
      <w:r w:rsidRPr="00321FCF">
        <w:rPr>
          <w:sz w:val="26"/>
          <w:szCs w:val="24"/>
          <w:highlight w:val="lightGray"/>
        </w:rPr>
        <w:fldChar w:fldCharType="end"/>
      </w:r>
      <w:r>
        <w:rPr>
          <w:highlight w:val="lightGray"/>
        </w:rPr>
        <w:br w:type="page"/>
      </w:r>
    </w:p>
    <w:p w14:paraId="1BD3A5F0" w14:textId="77777777" w:rsidR="00CA0E14" w:rsidRDefault="00CA0E14" w:rsidP="00321FCF">
      <w:pPr>
        <w:pStyle w:val="1"/>
        <w:numPr>
          <w:ilvl w:val="0"/>
          <w:numId w:val="18"/>
        </w:numPr>
      </w:pPr>
      <w:bookmarkStart w:id="1" w:name="_Toc143602460"/>
      <w:r>
        <w:lastRenderedPageBreak/>
        <w:t>Основная информация</w:t>
      </w:r>
      <w:r w:rsidR="005005BE">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EF1AD5" w:rsidRPr="000713B0" w14:paraId="17BE86B8" w14:textId="77777777"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14:paraId="2191A7BB" w14:textId="77777777" w:rsidR="00EF1AD5" w:rsidRPr="000713B0" w:rsidRDefault="00EF1AD5" w:rsidP="00186F7B">
            <w:pPr>
              <w:pStyle w:val="119"/>
            </w:pPr>
          </w:p>
        </w:tc>
        <w:tc>
          <w:tcPr>
            <w:tcW w:w="4394" w:type="dxa"/>
            <w:tcMar>
              <w:top w:w="0" w:type="nil"/>
            </w:tcMar>
          </w:tcPr>
          <w:p w14:paraId="6BDC659B" w14:textId="77777777" w:rsidR="00EF1AD5" w:rsidRPr="00F17814" w:rsidRDefault="00EF1AD5" w:rsidP="002F2A41">
            <w:r w:rsidRPr="000713B0">
              <w:t>Заказчик</w:t>
            </w:r>
          </w:p>
        </w:tc>
        <w:sdt>
          <w:sdtPr>
            <w:alias w:val="Заказчик"/>
            <w:tag w:val="Заказчик"/>
            <w:id w:val="-1598785106"/>
            <w:placeholder>
              <w:docPart w:val="FFC72ECC7C3D4F469B7E0010C6EFA621"/>
            </w:placeholder>
            <w15:color w:val="FFFF00"/>
          </w:sdtPr>
          <w:sdtEndPr/>
          <w:sdtContent>
            <w:tc>
              <w:tcPr>
                <w:tcW w:w="4395" w:type="dxa"/>
                <w:tcMar>
                  <w:top w:w="0" w:type="nil"/>
                </w:tcMar>
              </w:tcPr>
              <w:p w14:paraId="0132DFC0" w14:textId="57CE5DB2"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03406A">
                  <w:rPr>
                    <w:noProof/>
                  </w:rPr>
                  <w:t xml:space="preserve">ООО "Байкальская энергетическая компания </w:t>
                </w:r>
                <w:r>
                  <w:rPr>
                    <w:noProof/>
                  </w:rPr>
                  <w:fldChar w:fldCharType="end"/>
                </w:r>
              </w:p>
            </w:tc>
          </w:sdtContent>
        </w:sdt>
      </w:tr>
      <w:tr w:rsidR="008F603B" w:rsidRPr="000713B0" w14:paraId="7A416CE3" w14:textId="77777777" w:rsidTr="009A2CC4">
        <w:trPr>
          <w:trHeight w:val="20"/>
        </w:trPr>
        <w:tc>
          <w:tcPr>
            <w:tcW w:w="851" w:type="dxa"/>
          </w:tcPr>
          <w:p w14:paraId="0342FCA4" w14:textId="77777777" w:rsidR="008F603B" w:rsidRPr="000713B0" w:rsidRDefault="008F603B" w:rsidP="00186F7B">
            <w:pPr>
              <w:pStyle w:val="119"/>
            </w:pPr>
          </w:p>
        </w:tc>
        <w:tc>
          <w:tcPr>
            <w:tcW w:w="4394" w:type="dxa"/>
          </w:tcPr>
          <w:p w14:paraId="3BE2DC9C" w14:textId="77777777"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9F40BDB5DF234EBAA9115A95F589C710"/>
            </w:placeholder>
            <w15:color w:val="FFFF00"/>
          </w:sdtPr>
          <w:sdtEndPr/>
          <w:sdtContent>
            <w:tc>
              <w:tcPr>
                <w:tcW w:w="4395" w:type="dxa"/>
              </w:tcPr>
              <w:p w14:paraId="09361146" w14:textId="22ED653C" w:rsidR="008F603B" w:rsidRDefault="009D53FB" w:rsidP="00E828B0">
                <w:r>
                  <w:rPr>
                    <w:noProof/>
                  </w:rPr>
                  <w:fldChar w:fldCharType="begin"/>
                </w:r>
                <w:r>
                  <w:rPr>
                    <w:noProof/>
                  </w:rPr>
                  <w:instrText xml:space="preserve"> MERGEFIELD "Подразделение_филиал_заказчика" </w:instrText>
                </w:r>
                <w:r>
                  <w:rPr>
                    <w:noProof/>
                  </w:rPr>
                  <w:fldChar w:fldCharType="separate"/>
                </w:r>
                <w:r w:rsidR="0003406A">
                  <w:rPr>
                    <w:noProof/>
                  </w:rPr>
                  <w:t>ПЭО _филиал_ТЭЦ-9»</w:t>
                </w:r>
                <w:r>
                  <w:rPr>
                    <w:noProof/>
                  </w:rPr>
                  <w:fldChar w:fldCharType="end"/>
                </w:r>
              </w:p>
            </w:tc>
          </w:sdtContent>
        </w:sdt>
      </w:tr>
      <w:tr w:rsidR="0056005A" w:rsidRPr="000713B0" w14:paraId="37AF66AF" w14:textId="77777777" w:rsidTr="009A2CC4">
        <w:trPr>
          <w:trHeight w:val="709"/>
        </w:trPr>
        <w:tc>
          <w:tcPr>
            <w:tcW w:w="851" w:type="dxa"/>
            <w:shd w:val="clear" w:color="auto" w:fill="FFFFCD" w:themeFill="background2"/>
          </w:tcPr>
          <w:p w14:paraId="3AFB4517" w14:textId="77777777" w:rsidR="0056005A" w:rsidRPr="000713B0" w:rsidRDefault="0056005A" w:rsidP="00984AB2">
            <w:pPr>
              <w:pStyle w:val="119"/>
            </w:pPr>
          </w:p>
        </w:tc>
        <w:tc>
          <w:tcPr>
            <w:tcW w:w="4394" w:type="dxa"/>
            <w:shd w:val="clear" w:color="auto" w:fill="FFFFCD" w:themeFill="background2"/>
          </w:tcPr>
          <w:p w14:paraId="54964A50" w14:textId="77777777" w:rsidR="0056005A" w:rsidRPr="00810C39" w:rsidRDefault="0056005A" w:rsidP="00984AB2">
            <w:pPr>
              <w:rPr>
                <w:lang w:val="en-US"/>
              </w:rPr>
            </w:pPr>
            <w:r w:rsidRPr="000713B0">
              <w:t>Предмет договора</w:t>
            </w:r>
          </w:p>
        </w:tc>
        <w:tc>
          <w:tcPr>
            <w:tcW w:w="4395" w:type="dxa"/>
            <w:shd w:val="clear" w:color="auto" w:fill="FFFFCD" w:themeFill="background2"/>
          </w:tcPr>
          <w:p w14:paraId="24ADB96E" w14:textId="1654A62E" w:rsidR="0056005A" w:rsidRPr="000713B0" w:rsidRDefault="002044EF" w:rsidP="00E828B0">
            <w:pPr>
              <w:rPr>
                <w:highlight w:val="yellow"/>
              </w:rPr>
            </w:pPr>
            <w:r w:rsidRPr="002044EF">
              <w:t>Оказание услуг по техническому диагностированию и экспертизе промышленной безопасности трубопроводов (6 ед.) теплосетей УТС ТЭЦ-9</w:t>
            </w:r>
          </w:p>
        </w:tc>
      </w:tr>
      <w:tr w:rsidR="0056005A" w:rsidRPr="000713B0" w14:paraId="34C79B35" w14:textId="77777777" w:rsidTr="009A2CC4">
        <w:trPr>
          <w:trHeight w:val="20"/>
        </w:trPr>
        <w:tc>
          <w:tcPr>
            <w:tcW w:w="851" w:type="dxa"/>
            <w:shd w:val="clear" w:color="auto" w:fill="FFFFCD" w:themeFill="background2"/>
          </w:tcPr>
          <w:p w14:paraId="5F032A7A" w14:textId="77777777" w:rsidR="0056005A" w:rsidRPr="000713B0" w:rsidRDefault="0056005A" w:rsidP="00984AB2">
            <w:pPr>
              <w:pStyle w:val="119"/>
            </w:pPr>
          </w:p>
        </w:tc>
        <w:tc>
          <w:tcPr>
            <w:tcW w:w="4394" w:type="dxa"/>
            <w:shd w:val="clear" w:color="auto" w:fill="FFFFCD" w:themeFill="background2"/>
          </w:tcPr>
          <w:p w14:paraId="17818189" w14:textId="77777777" w:rsidR="0056005A" w:rsidRPr="000713B0" w:rsidRDefault="0056005A" w:rsidP="00984AB2">
            <w:r w:rsidRPr="000713B0">
              <w:t>Сведения о начальной (максимальной) цене договора (цена лота)</w:t>
            </w:r>
          </w:p>
        </w:tc>
        <w:bookmarkStart w:id="2" w:name="НМЦД"/>
        <w:tc>
          <w:tcPr>
            <w:tcW w:w="4395" w:type="dxa"/>
            <w:shd w:val="clear" w:color="auto" w:fill="FFFFCD" w:themeFill="background2"/>
          </w:tcPr>
          <w:p w14:paraId="5E5317DE" w14:textId="15C97AD5" w:rsidR="0056005A" w:rsidRPr="00705864" w:rsidRDefault="00020AF9" w:rsidP="008B4448">
            <w:sdt>
              <w:sdtPr>
                <w:rPr>
                  <w:noProof/>
                </w:rPr>
                <w:alias w:val="НМЦД"/>
                <w:tag w:val="НМЦД"/>
                <w:id w:val="-1900275233"/>
                <w:placeholder>
                  <w:docPart w:val="98AD9CC1ABCB42109FEDABECC4C8BDBA"/>
                </w:placeholder>
                <w15:color w:val="FFFF00"/>
              </w:sdtPr>
              <w:sdtEndPr/>
              <w:sdtContent>
                <w:sdt>
                  <w:sdtPr>
                    <w:rPr>
                      <w:noProof/>
                    </w:rPr>
                    <w:alias w:val="НМЦД"/>
                    <w:tag w:val="НМЦД"/>
                    <w:id w:val="-1567260994"/>
                    <w:placeholder>
                      <w:docPart w:val="5F6646A80A9349039635A284A74ECD9E"/>
                    </w:placeholder>
                    <w15:color w:val="FFFF00"/>
                  </w:sdtPr>
                  <w:sdtEndPr/>
                  <w:sdtContent>
                    <w:r w:rsidR="00BC64F8">
                      <w:rPr>
                        <w:noProof/>
                      </w:rPr>
                      <w:t>866 833</w:t>
                    </w:r>
                    <w:r w:rsidR="00D77B47">
                      <w:rPr>
                        <w:noProof/>
                      </w:rPr>
                      <w:t>,</w:t>
                    </w:r>
                    <w:r w:rsidR="00D77B47">
                      <w:rPr>
                        <w:noProof/>
                        <w:lang w:val="en-US"/>
                      </w:rPr>
                      <w:t>00</w:t>
                    </w:r>
                  </w:sdtContent>
                </w:sdt>
              </w:sdtContent>
            </w:sdt>
            <w:r w:rsidR="0056005A" w:rsidRPr="00212FD0">
              <w:t xml:space="preserve"> </w:t>
            </w:r>
            <w:sdt>
              <w:sdtPr>
                <w:id w:val="-881862757"/>
                <w:placeholder>
                  <w:docPart w:val="93F08529997249A0AEA3FDAB40AE5E03"/>
                </w:placeholder>
                <w15:color w:val="FFFF00"/>
                <w:comboBox>
                  <w:listItem w:displayText="без учета НДС" w:value="без учета НДС"/>
                  <w:listItem w:displayText="с учетом НДС" w:value="с учетом НДС"/>
                </w:comboBox>
              </w:sdtPr>
              <w:sdtEndPr/>
              <w:sdtContent>
                <w:r w:rsidR="0079741D">
                  <w:t>рублей без учета НДС</w:t>
                </w:r>
              </w:sdtContent>
            </w:sdt>
            <w:bookmarkEnd w:id="2"/>
          </w:p>
        </w:tc>
      </w:tr>
      <w:tr w:rsidR="0056005A" w:rsidRPr="000713B0" w14:paraId="45EA5CF2" w14:textId="77777777" w:rsidTr="009A2CC4">
        <w:trPr>
          <w:trHeight w:val="20"/>
        </w:trPr>
        <w:tc>
          <w:tcPr>
            <w:tcW w:w="851" w:type="dxa"/>
            <w:shd w:val="clear" w:color="auto" w:fill="FFFFCD" w:themeFill="background2"/>
          </w:tcPr>
          <w:p w14:paraId="689A07E2" w14:textId="77777777" w:rsidR="0056005A" w:rsidRPr="000713B0" w:rsidRDefault="0056005A" w:rsidP="00984AB2">
            <w:pPr>
              <w:pStyle w:val="119"/>
            </w:pPr>
          </w:p>
        </w:tc>
        <w:tc>
          <w:tcPr>
            <w:tcW w:w="4394" w:type="dxa"/>
            <w:shd w:val="clear" w:color="auto" w:fill="FFFFCD" w:themeFill="background2"/>
          </w:tcPr>
          <w:p w14:paraId="782D5BD0" w14:textId="77777777" w:rsidR="0056005A" w:rsidRPr="00974B72" w:rsidRDefault="0056005A" w:rsidP="00984AB2">
            <w:pPr>
              <w:rPr>
                <w:lang w:val="en-US"/>
              </w:rPr>
            </w:pPr>
            <w:r w:rsidRPr="000713B0">
              <w:t>НДС, рублей</w:t>
            </w:r>
          </w:p>
        </w:tc>
        <w:tc>
          <w:tcPr>
            <w:tcW w:w="4395" w:type="dxa"/>
            <w:shd w:val="clear" w:color="auto" w:fill="FFFFCD" w:themeFill="background2"/>
          </w:tcPr>
          <w:p w14:paraId="7F283E48" w14:textId="73F6EFE2" w:rsidR="0056005A" w:rsidRPr="000713B0" w:rsidRDefault="0003406A" w:rsidP="00E828B0">
            <w:r>
              <w:rPr>
                <w:noProof/>
              </w:rPr>
              <w:t>1</w:t>
            </w:r>
            <w:r w:rsidR="00BC64F8">
              <w:rPr>
                <w:noProof/>
              </w:rPr>
              <w:t>73</w:t>
            </w:r>
            <w:r w:rsidR="00D77B47">
              <w:rPr>
                <w:noProof/>
              </w:rPr>
              <w:t> </w:t>
            </w:r>
            <w:r w:rsidR="00BC64F8">
              <w:rPr>
                <w:noProof/>
              </w:rPr>
              <w:t>366</w:t>
            </w:r>
            <w:r w:rsidR="00D77B47">
              <w:rPr>
                <w:noProof/>
              </w:rPr>
              <w:t>,</w:t>
            </w:r>
            <w:r w:rsidR="00BC64F8">
              <w:rPr>
                <w:noProof/>
              </w:rPr>
              <w:t>6</w:t>
            </w:r>
            <w:r w:rsidR="00D77B47">
              <w:rPr>
                <w:noProof/>
              </w:rPr>
              <w:t>0</w:t>
            </w:r>
          </w:p>
        </w:tc>
      </w:tr>
      <w:tr w:rsidR="00D55702" w:rsidRPr="000713B0" w14:paraId="314E9401" w14:textId="77777777" w:rsidTr="009A2CC4">
        <w:trPr>
          <w:trHeight w:val="20"/>
        </w:trPr>
        <w:tc>
          <w:tcPr>
            <w:tcW w:w="851" w:type="dxa"/>
            <w:shd w:val="clear" w:color="auto" w:fill="FFFFCD" w:themeFill="background2"/>
          </w:tcPr>
          <w:p w14:paraId="4AFC9571" w14:textId="77777777" w:rsidR="00D55702" w:rsidRPr="000713B0" w:rsidRDefault="00D55702" w:rsidP="00BD4BC1">
            <w:pPr>
              <w:pStyle w:val="119"/>
            </w:pPr>
          </w:p>
        </w:tc>
        <w:tc>
          <w:tcPr>
            <w:tcW w:w="4394" w:type="dxa"/>
            <w:shd w:val="clear" w:color="auto" w:fill="FFFFCD" w:themeFill="background2"/>
          </w:tcPr>
          <w:p w14:paraId="56FDEE9C" w14:textId="77777777" w:rsidR="00D55702" w:rsidRDefault="00D55702" w:rsidP="00BD4BC1">
            <w:r>
              <w:t>Максимально допустимый размер аванса</w:t>
            </w:r>
          </w:p>
        </w:tc>
        <w:tc>
          <w:tcPr>
            <w:tcW w:w="4395" w:type="dxa"/>
            <w:shd w:val="clear" w:color="auto" w:fill="FFFFCD" w:themeFill="background2"/>
          </w:tcPr>
          <w:p w14:paraId="66B7B95A" w14:textId="3BF16497" w:rsidR="00D55702" w:rsidRDefault="0003406A" w:rsidP="00BD4BC1">
            <w:pPr>
              <w:rPr>
                <w:noProof/>
              </w:rPr>
            </w:pPr>
            <w:r>
              <w:rPr>
                <w:noProof/>
              </w:rPr>
              <w:t>нет</w:t>
            </w:r>
            <w:r w:rsidR="00D55702">
              <w:rPr>
                <w:noProof/>
              </w:rPr>
              <w:fldChar w:fldCharType="begin"/>
            </w:r>
            <w:r w:rsidR="00D55702">
              <w:rPr>
                <w:noProof/>
              </w:rPr>
              <w:instrText xml:space="preserve"> MERGEFIELD "Аванс" </w:instrText>
            </w:r>
            <w:r w:rsidR="00020AF9">
              <w:rPr>
                <w:noProof/>
              </w:rPr>
              <w:fldChar w:fldCharType="separate"/>
            </w:r>
            <w:r w:rsidR="00D55702">
              <w:rPr>
                <w:noProof/>
              </w:rPr>
              <w:fldChar w:fldCharType="end"/>
            </w:r>
          </w:p>
        </w:tc>
      </w:tr>
      <w:tr w:rsidR="00BD4BC1" w:rsidRPr="000713B0" w14:paraId="76376950" w14:textId="77777777" w:rsidTr="009A2CC4">
        <w:trPr>
          <w:trHeight w:val="20"/>
        </w:trPr>
        <w:tc>
          <w:tcPr>
            <w:tcW w:w="851" w:type="dxa"/>
            <w:shd w:val="clear" w:color="auto" w:fill="FFFFCD" w:themeFill="background2"/>
          </w:tcPr>
          <w:p w14:paraId="2E90A9D4" w14:textId="77777777" w:rsidR="00BD4BC1" w:rsidRPr="000713B0" w:rsidRDefault="00BD4BC1" w:rsidP="00BD4BC1">
            <w:pPr>
              <w:pStyle w:val="119"/>
            </w:pPr>
          </w:p>
        </w:tc>
        <w:tc>
          <w:tcPr>
            <w:tcW w:w="4394" w:type="dxa"/>
            <w:shd w:val="clear" w:color="auto" w:fill="FFFFCD" w:themeFill="background2"/>
          </w:tcPr>
          <w:p w14:paraId="7ECFFE15" w14:textId="77777777" w:rsidR="00BD4BC1" w:rsidRPr="00CD41A9" w:rsidRDefault="00BD4BC1" w:rsidP="00BD4BC1">
            <w:r>
              <w:t>В том числе в закупке предусмотрены товары производства РФ</w:t>
            </w:r>
          </w:p>
        </w:tc>
        <w:tc>
          <w:tcPr>
            <w:tcW w:w="4395" w:type="dxa"/>
            <w:shd w:val="clear" w:color="auto" w:fill="FFFFCD" w:themeFill="background2"/>
          </w:tcPr>
          <w:p w14:paraId="0C536431" w14:textId="0C0B7C94" w:rsidR="00BD4BC1" w:rsidRDefault="00BD4BC1" w:rsidP="00BD4BC1">
            <w:pPr>
              <w:rPr>
                <w:noProof/>
              </w:rPr>
            </w:pPr>
            <w:r>
              <w:rPr>
                <w:noProof/>
              </w:rPr>
              <w:fldChar w:fldCharType="begin"/>
            </w:r>
            <w:r>
              <w:rPr>
                <w:noProof/>
              </w:rPr>
              <w:instrText xml:space="preserve"> MERGEFIELD "В_том_числе_в_закупке_предусмотрены_тов" </w:instrText>
            </w:r>
            <w:r>
              <w:rPr>
                <w:noProof/>
              </w:rPr>
              <w:fldChar w:fldCharType="separate"/>
            </w:r>
            <w:r w:rsidR="00830434">
              <w:rPr>
                <w:noProof/>
              </w:rPr>
              <w:t xml:space="preserve">да </w:t>
            </w:r>
            <w:r>
              <w:rPr>
                <w:noProof/>
              </w:rPr>
              <w:fldChar w:fldCharType="end"/>
            </w:r>
          </w:p>
        </w:tc>
      </w:tr>
      <w:tr w:rsidR="00BD4BC1" w:rsidRPr="000713B0" w14:paraId="176F641C" w14:textId="77777777" w:rsidTr="009A2CC4">
        <w:trPr>
          <w:trHeight w:val="20"/>
        </w:trPr>
        <w:tc>
          <w:tcPr>
            <w:tcW w:w="851" w:type="dxa"/>
            <w:shd w:val="clear" w:color="auto" w:fill="FFFFCD" w:themeFill="background2"/>
          </w:tcPr>
          <w:p w14:paraId="46D02723" w14:textId="77777777" w:rsidR="00BD4BC1" w:rsidRPr="000713B0" w:rsidRDefault="00BD4BC1" w:rsidP="00BD4BC1">
            <w:pPr>
              <w:pStyle w:val="119"/>
            </w:pPr>
          </w:p>
        </w:tc>
        <w:tc>
          <w:tcPr>
            <w:tcW w:w="4394" w:type="dxa"/>
            <w:shd w:val="clear" w:color="auto" w:fill="FFFFCD" w:themeFill="background2"/>
          </w:tcPr>
          <w:p w14:paraId="3A7A33F8" w14:textId="77777777" w:rsidR="00BD4BC1" w:rsidRPr="00CD41A9" w:rsidRDefault="00806609" w:rsidP="00BD4BC1">
            <w:r w:rsidRPr="00806609">
              <w:t>Кроме того цена материалов (в т.ч. оборудования), предоставляемых заказчиком</w:t>
            </w:r>
          </w:p>
        </w:tc>
        <w:tc>
          <w:tcPr>
            <w:tcW w:w="4395" w:type="dxa"/>
            <w:shd w:val="clear" w:color="auto" w:fill="FFFFCD" w:themeFill="background2"/>
          </w:tcPr>
          <w:p w14:paraId="7D288B27" w14:textId="5C930824" w:rsidR="00BD4BC1" w:rsidRDefault="00651D74" w:rsidP="00BD4BC1">
            <w:pPr>
              <w:rPr>
                <w:noProof/>
              </w:rPr>
            </w:pPr>
            <w:r>
              <w:rPr>
                <w:noProof/>
              </w:rPr>
              <w:t>0</w:t>
            </w:r>
          </w:p>
        </w:tc>
      </w:tr>
      <w:tr w:rsidR="00BD4BC1" w:rsidRPr="000713B0" w14:paraId="7BDD312F" w14:textId="77777777" w:rsidTr="00BD4BC1">
        <w:trPr>
          <w:trHeight w:val="787"/>
        </w:trPr>
        <w:tc>
          <w:tcPr>
            <w:tcW w:w="851" w:type="dxa"/>
          </w:tcPr>
          <w:p w14:paraId="27605346" w14:textId="77777777" w:rsidR="00BD4BC1" w:rsidRPr="000713B0" w:rsidRDefault="00BD4BC1" w:rsidP="00BD4BC1">
            <w:pPr>
              <w:pStyle w:val="119"/>
            </w:pPr>
          </w:p>
        </w:tc>
        <w:tc>
          <w:tcPr>
            <w:tcW w:w="4394" w:type="dxa"/>
          </w:tcPr>
          <w:p w14:paraId="35677AC0" w14:textId="77777777" w:rsidR="00BD4BC1" w:rsidRPr="00330B11" w:rsidRDefault="00BD4BC1" w:rsidP="00BD4BC1">
            <w:r w:rsidRPr="00CD41A9">
              <w:t>Краткое описание предмета закупки</w:t>
            </w:r>
          </w:p>
        </w:tc>
        <w:tc>
          <w:tcPr>
            <w:tcW w:w="4395" w:type="dxa"/>
          </w:tcPr>
          <w:p w14:paraId="5DDCD4D1" w14:textId="2FB6F8C8" w:rsidR="00BD4BC1" w:rsidRDefault="00BC64F8" w:rsidP="00BD4BC1">
            <w:pPr>
              <w:rPr>
                <w:noProof/>
              </w:rPr>
            </w:pPr>
            <w:r>
              <w:rPr>
                <w:noProof/>
              </w:rPr>
              <w:t>Диагностирование и эк</w:t>
            </w:r>
            <w:r w:rsidR="00830434">
              <w:rPr>
                <w:noProof/>
              </w:rPr>
              <w:t>с</w:t>
            </w:r>
            <w:r>
              <w:rPr>
                <w:noProof/>
              </w:rPr>
              <w:t>пертиза промышленной безопасности</w:t>
            </w:r>
            <w:r w:rsidR="00BE281F">
              <w:rPr>
                <w:noProof/>
              </w:rPr>
              <w:t xml:space="preserve"> трубопроводов теплосетей</w:t>
            </w:r>
          </w:p>
        </w:tc>
      </w:tr>
      <w:tr w:rsidR="00C4575E" w:rsidRPr="000713B0" w14:paraId="64D96F7C" w14:textId="77777777" w:rsidTr="008B7720">
        <w:trPr>
          <w:trHeight w:val="567"/>
        </w:trPr>
        <w:tc>
          <w:tcPr>
            <w:tcW w:w="851" w:type="dxa"/>
          </w:tcPr>
          <w:p w14:paraId="6FB4E16A" w14:textId="77777777" w:rsidR="00C4575E" w:rsidRPr="000713B0" w:rsidRDefault="00C4575E" w:rsidP="00C4575E">
            <w:pPr>
              <w:pStyle w:val="119"/>
            </w:pPr>
          </w:p>
        </w:tc>
        <w:tc>
          <w:tcPr>
            <w:tcW w:w="4394" w:type="dxa"/>
          </w:tcPr>
          <w:p w14:paraId="09389DC4" w14:textId="77777777" w:rsidR="00C4575E" w:rsidRPr="00C4575E" w:rsidRDefault="00C4575E" w:rsidP="00C4575E">
            <w:r w:rsidRPr="00C4575E">
              <w:t>Рассмотрение альтернативных предложений</w:t>
            </w:r>
          </w:p>
        </w:tc>
        <w:tc>
          <w:tcPr>
            <w:tcW w:w="4395" w:type="dxa"/>
          </w:tcPr>
          <w:p w14:paraId="5C091E3A" w14:textId="345E198F" w:rsidR="00C4575E" w:rsidRPr="00C4575E" w:rsidRDefault="0003406A" w:rsidP="00C4575E">
            <w:pPr>
              <w:rPr>
                <w:noProof/>
              </w:rPr>
            </w:pPr>
            <w:r>
              <w:rPr>
                <w:noProof/>
              </w:rPr>
              <w:t>Не предусмотрено</w:t>
            </w:r>
          </w:p>
        </w:tc>
      </w:tr>
      <w:tr w:rsidR="00BD4BC1" w:rsidRPr="000713B0" w14:paraId="5DF73FE8" w14:textId="77777777" w:rsidTr="009A2CC4">
        <w:trPr>
          <w:trHeight w:val="20"/>
        </w:trPr>
        <w:tc>
          <w:tcPr>
            <w:tcW w:w="851" w:type="dxa"/>
          </w:tcPr>
          <w:p w14:paraId="0496CEC7" w14:textId="77777777" w:rsidR="00BD4BC1" w:rsidRPr="000713B0" w:rsidRDefault="00BD4BC1" w:rsidP="00BD4BC1">
            <w:pPr>
              <w:pStyle w:val="119"/>
            </w:pPr>
          </w:p>
        </w:tc>
        <w:tc>
          <w:tcPr>
            <w:tcW w:w="4394" w:type="dxa"/>
          </w:tcPr>
          <w:p w14:paraId="28875CE5" w14:textId="77777777" w:rsidR="00BD4BC1" w:rsidRPr="00621399" w:rsidRDefault="00BD4BC1" w:rsidP="00BD4BC1">
            <w:pPr>
              <w:rPr>
                <w:lang w:val="en-US"/>
              </w:rPr>
            </w:pPr>
            <w:r w:rsidRPr="000713B0">
              <w:t>Способ закупки</w:t>
            </w:r>
          </w:p>
        </w:tc>
        <w:sdt>
          <w:sdtPr>
            <w:rPr>
              <w:noProof/>
            </w:rPr>
            <w:alias w:val="Способ закупки"/>
            <w:tag w:val="Способ закупки"/>
            <w:id w:val="1744752774"/>
            <w:placeholder>
              <w:docPart w:val="57975BA892F24D2C9515E863D88565CF"/>
            </w:placeholder>
            <w15:color w:val="FFFF00"/>
          </w:sdtPr>
          <w:sdtEndPr/>
          <w:sdtContent>
            <w:tc>
              <w:tcPr>
                <w:tcW w:w="4395" w:type="dxa"/>
              </w:tcPr>
              <w:p w14:paraId="6C03844C" w14:textId="48FB99FC" w:rsidR="00BD4BC1" w:rsidRPr="000713B0" w:rsidRDefault="0079741D" w:rsidP="00BD4BC1">
                <w:pPr>
                  <w:rPr>
                    <w:noProof/>
                  </w:rPr>
                </w:pPr>
                <w:r>
                  <w:rPr>
                    <w:noProof/>
                  </w:rPr>
                  <w:t>Электронный конкурс СМСП</w:t>
                </w:r>
              </w:p>
            </w:tc>
          </w:sdtContent>
        </w:sdt>
      </w:tr>
      <w:tr w:rsidR="00BD4BC1" w:rsidRPr="000713B0" w14:paraId="7B31108A" w14:textId="77777777" w:rsidTr="009A2CC4">
        <w:tblPrEx>
          <w:tblLook w:val="0640" w:firstRow="0" w:lastRow="1" w:firstColumn="0" w:lastColumn="0" w:noHBand="1" w:noVBand="1"/>
        </w:tblPrEx>
        <w:trPr>
          <w:trHeight w:val="20"/>
        </w:trPr>
        <w:tc>
          <w:tcPr>
            <w:tcW w:w="851" w:type="dxa"/>
            <w:shd w:val="clear" w:color="auto" w:fill="FFFFCD" w:themeFill="background2"/>
          </w:tcPr>
          <w:p w14:paraId="715BA17D" w14:textId="77777777" w:rsidR="00BD4BC1" w:rsidRPr="000713B0" w:rsidRDefault="00BD4BC1" w:rsidP="00BD4BC1">
            <w:pPr>
              <w:pStyle w:val="119"/>
            </w:pPr>
          </w:p>
        </w:tc>
        <w:tc>
          <w:tcPr>
            <w:tcW w:w="4394" w:type="dxa"/>
            <w:shd w:val="clear" w:color="auto" w:fill="FFFFCD" w:themeFill="background2"/>
          </w:tcPr>
          <w:p w14:paraId="634F1C10" w14:textId="77777777" w:rsidR="00BD4BC1" w:rsidRDefault="00BD4BC1" w:rsidP="00BD4BC1">
            <w:r>
              <w:t>Электронная площадка проведения закупки (ЭТП)</w:t>
            </w:r>
          </w:p>
        </w:tc>
        <w:tc>
          <w:tcPr>
            <w:tcW w:w="4395" w:type="dxa"/>
            <w:shd w:val="clear" w:color="auto" w:fill="FFFFCD" w:themeFill="background2"/>
          </w:tcPr>
          <w:bookmarkStart w:id="3" w:name="ЭФ" w:displacedByCustomXml="next"/>
          <w:sdt>
            <w:sdtPr>
              <w:alias w:val="ЭТП и адрес ЭТП"/>
              <w:tag w:val="ЭТП и адрес ЭТП"/>
              <w:id w:val="186180814"/>
              <w:placeholder>
                <w:docPart w:val="858934837EDA4CC2ACA5D14214E4DDA0"/>
              </w:placeholder>
              <w15:color w:val="FFFF00"/>
            </w:sdtPr>
            <w:sdtEndPr/>
            <w:sdtContent>
              <w:sdt>
                <w:sdtPr>
                  <w:alias w:val="Место вскрытия заявок"/>
                  <w:tag w:val="Место вскрытия заявок"/>
                  <w:id w:val="1920366224"/>
                  <w:placeholder>
                    <w:docPart w:val="8F1A9004E41140558FB8FCEBEE834A85"/>
                  </w:placeholder>
                  <w15:color w:val="FFFF00"/>
                </w:sdtPr>
                <w:sdtEndPr/>
                <w:sdtContent>
                  <w:sdt>
                    <w:sdtPr>
                      <w:id w:val="-1252200061"/>
                      <w:placeholder>
                        <w:docPart w:val="AEB97CC797814FEC8253EF726E065B66"/>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6CF48221" w14:textId="464C736C" w:rsidR="00BD4BC1" w:rsidRPr="00EB3AC5" w:rsidRDefault="0003406A" w:rsidP="00BD4BC1">
                        <w:r>
                          <w:t>СберБанк-АСТ https://utp.sberbank-ast.ru/</w:t>
                        </w:r>
                      </w:p>
                    </w:sdtContent>
                  </w:sdt>
                </w:sdtContent>
              </w:sdt>
            </w:sdtContent>
          </w:sdt>
          <w:bookmarkEnd w:id="3" w:displacedByCustomXml="prev"/>
        </w:tc>
      </w:tr>
      <w:tr w:rsidR="00BD4BC1" w:rsidRPr="000713B0" w14:paraId="19E9B4D7" w14:textId="77777777" w:rsidTr="009A2CC4">
        <w:trPr>
          <w:trHeight w:val="20"/>
        </w:trPr>
        <w:tc>
          <w:tcPr>
            <w:tcW w:w="851" w:type="dxa"/>
          </w:tcPr>
          <w:p w14:paraId="24547559" w14:textId="77777777" w:rsidR="00BD4BC1" w:rsidRPr="000713B0" w:rsidRDefault="00BD4BC1" w:rsidP="00BD4BC1">
            <w:pPr>
              <w:pStyle w:val="119"/>
            </w:pPr>
          </w:p>
        </w:tc>
        <w:tc>
          <w:tcPr>
            <w:tcW w:w="4394" w:type="dxa"/>
          </w:tcPr>
          <w:p w14:paraId="57268A82" w14:textId="77777777" w:rsidR="00BD4BC1" w:rsidRPr="00164235" w:rsidRDefault="00BD4BC1" w:rsidP="00BD4BC1">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9A70EDD43DE64CE0A5A3949828371AF8"/>
            </w:placeholder>
            <w15:color w:val="FFFF00"/>
          </w:sdtPr>
          <w:sdtEndPr/>
          <w:sdtContent>
            <w:tc>
              <w:tcPr>
                <w:tcW w:w="4395" w:type="dxa"/>
              </w:tcPr>
              <w:p w14:paraId="7C9C7963" w14:textId="402AEA64" w:rsidR="00BD4BC1" w:rsidRDefault="009615BF" w:rsidP="00BD4BC1">
                <w:r>
                  <w:t>Воробьев Сергей Иванович</w:t>
                </w:r>
              </w:p>
            </w:tc>
          </w:sdtContent>
        </w:sdt>
      </w:tr>
      <w:tr w:rsidR="00BD4BC1" w:rsidRPr="000713B0" w14:paraId="27E3160C" w14:textId="77777777" w:rsidTr="009A2CC4">
        <w:trPr>
          <w:trHeight w:val="20"/>
        </w:trPr>
        <w:tc>
          <w:tcPr>
            <w:tcW w:w="851" w:type="dxa"/>
          </w:tcPr>
          <w:p w14:paraId="35CB68E8" w14:textId="77777777" w:rsidR="00BD4BC1" w:rsidRPr="000713B0" w:rsidRDefault="00BD4BC1" w:rsidP="00BD4BC1">
            <w:pPr>
              <w:pStyle w:val="119"/>
            </w:pPr>
          </w:p>
        </w:tc>
        <w:tc>
          <w:tcPr>
            <w:tcW w:w="4394" w:type="dxa"/>
          </w:tcPr>
          <w:p w14:paraId="57846D16" w14:textId="77777777" w:rsidR="00BD4BC1" w:rsidRPr="000713B0" w:rsidRDefault="00BD4BC1" w:rsidP="00BD4BC1">
            <w:r>
              <w:t>Телефон технического специалиста</w:t>
            </w:r>
          </w:p>
        </w:tc>
        <w:sdt>
          <w:sdtPr>
            <w:alias w:val="Телефон тех. специалиста"/>
            <w:tag w:val="Телефон тех. специалиста"/>
            <w:id w:val="105236258"/>
            <w:placeholder>
              <w:docPart w:val="F432985E16314ED6A48FFC666DB94534"/>
            </w:placeholder>
            <w15:color w:val="FFFF00"/>
          </w:sdtPr>
          <w:sdtEndPr/>
          <w:sdtContent>
            <w:tc>
              <w:tcPr>
                <w:tcW w:w="4395" w:type="dxa"/>
              </w:tcPr>
              <w:p w14:paraId="0E59D8E9" w14:textId="547D36C9" w:rsidR="00BD4BC1" w:rsidRPr="000713B0" w:rsidRDefault="000626A9" w:rsidP="00BD4BC1">
                <w:r>
                  <w:t>83955 503-</w:t>
                </w:r>
                <w:r w:rsidR="00BE281F">
                  <w:t>593</w:t>
                </w:r>
                <w:r w:rsidR="00BD4BC1">
                  <w:rPr>
                    <w:noProof/>
                  </w:rPr>
                  <w:fldChar w:fldCharType="begin"/>
                </w:r>
                <w:r w:rsidR="00BD4BC1">
                  <w:rPr>
                    <w:noProof/>
                  </w:rPr>
                  <w:instrText xml:space="preserve"> MERGEFIELD "Телефон_технического_специалиста"</w:instrText>
                </w:r>
                <w:r w:rsidR="00020AF9">
                  <w:rPr>
                    <w:noProof/>
                  </w:rPr>
                  <w:fldChar w:fldCharType="separate"/>
                </w:r>
                <w:r w:rsidR="00BD4BC1">
                  <w:rPr>
                    <w:noProof/>
                  </w:rPr>
                  <w:fldChar w:fldCharType="end"/>
                </w:r>
              </w:p>
            </w:tc>
          </w:sdtContent>
        </w:sdt>
      </w:tr>
      <w:tr w:rsidR="00BD4BC1" w:rsidRPr="000713B0" w14:paraId="435EFFB6" w14:textId="77777777" w:rsidTr="009A2CC4">
        <w:trPr>
          <w:trHeight w:val="20"/>
        </w:trPr>
        <w:tc>
          <w:tcPr>
            <w:tcW w:w="851" w:type="dxa"/>
          </w:tcPr>
          <w:p w14:paraId="4DD19510" w14:textId="77777777" w:rsidR="00BD4BC1" w:rsidRPr="000713B0" w:rsidRDefault="00BD4BC1" w:rsidP="00BD4BC1">
            <w:pPr>
              <w:pStyle w:val="119"/>
            </w:pPr>
          </w:p>
        </w:tc>
        <w:tc>
          <w:tcPr>
            <w:tcW w:w="4394" w:type="dxa"/>
          </w:tcPr>
          <w:p w14:paraId="7C506452" w14:textId="77777777" w:rsidR="00BD4BC1" w:rsidRPr="00621399" w:rsidRDefault="00BD4BC1" w:rsidP="00BD4BC1">
            <w:r>
              <w:t>Электронная почта технического специалиста</w:t>
            </w:r>
          </w:p>
        </w:tc>
        <w:sdt>
          <w:sdtPr>
            <w:alias w:val="Эл. почта тех. специалиста"/>
            <w:tag w:val="Эл. почта тех. специалиста"/>
            <w:id w:val="-696236927"/>
            <w:placeholder>
              <w:docPart w:val="0B32562955BB46C68FF8B009CA33DD89"/>
            </w:placeholder>
            <w15:color w:val="FFFF00"/>
          </w:sdtPr>
          <w:sdtEndPr/>
          <w:sdtContent>
            <w:tc>
              <w:tcPr>
                <w:tcW w:w="4395" w:type="dxa"/>
              </w:tcPr>
              <w:sdt>
                <w:sdtPr>
                  <w:alias w:val="Эл. почта куратора закупки"/>
                  <w:tag w:val="Эл. почта куратора закупки"/>
                  <w:id w:val="-293679398"/>
                  <w:placeholder>
                    <w:docPart w:val="2D254341635B4A9DA615D6CB1B2D03FC"/>
                  </w:placeholder>
                  <w15:color w:val="FFFF00"/>
                </w:sdtPr>
                <w:sdtEndPr/>
                <w:sdtContent>
                  <w:p w14:paraId="7A859F02" w14:textId="03835F55" w:rsidR="0052254B" w:rsidRPr="00FE660C" w:rsidRDefault="0052254B" w:rsidP="0052254B">
                    <w:pPr>
                      <w:jc w:val="both"/>
                      <w:outlineLvl w:val="0"/>
                      <w:rPr>
                        <w:sz w:val="24"/>
                        <w:szCs w:val="24"/>
                        <w:u w:val="single"/>
                        <w:lang w:eastAsia="ru-RU"/>
                      </w:rPr>
                    </w:pPr>
                    <w:r w:rsidRPr="00FE660C">
                      <w:rPr>
                        <w:rFonts w:ascii="Arial" w:eastAsia="Times New Roman" w:hAnsi="Arial" w:cs="Arial"/>
                        <w:noProof/>
                        <w:lang w:eastAsia="ru-RU"/>
                      </w:rPr>
                      <w:fldChar w:fldCharType="begin"/>
                    </w:r>
                    <w:r w:rsidRPr="00FE660C">
                      <w:rPr>
                        <w:rFonts w:ascii="Arial" w:hAnsi="Arial" w:cs="Arial"/>
                        <w:noProof/>
                        <w:lang w:eastAsia="ru-RU"/>
                      </w:rPr>
                      <w:instrText xml:space="preserve"> MERGEFIELD "Электронная_почта_куратора_закупки" </w:instrText>
                    </w:r>
                    <w:r w:rsidRPr="00FE660C">
                      <w:rPr>
                        <w:rFonts w:ascii="Arial" w:eastAsia="Times New Roman" w:hAnsi="Arial" w:cs="Arial"/>
                        <w:noProof/>
                        <w:lang w:eastAsia="ru-RU"/>
                      </w:rPr>
                      <w:fldChar w:fldCharType="separate"/>
                    </w:r>
                    <w:r w:rsidR="009615BF">
                      <w:rPr>
                        <w:sz w:val="24"/>
                        <w:szCs w:val="24"/>
                        <w:lang w:val="en-US" w:eastAsia="ru-RU"/>
                      </w:rPr>
                      <w:t>Vorobiev</w:t>
                    </w:r>
                    <w:r w:rsidR="00D77B47">
                      <w:rPr>
                        <w:sz w:val="24"/>
                        <w:szCs w:val="24"/>
                        <w:lang w:val="en-US" w:eastAsia="ru-RU"/>
                      </w:rPr>
                      <w:t>S</w:t>
                    </w:r>
                    <w:r w:rsidR="009615BF">
                      <w:rPr>
                        <w:sz w:val="24"/>
                        <w:szCs w:val="24"/>
                        <w:lang w:val="en-US" w:eastAsia="ru-RU"/>
                      </w:rPr>
                      <w:t>I</w:t>
                    </w:r>
                    <w:r>
                      <w:rPr>
                        <w:sz w:val="24"/>
                        <w:szCs w:val="24"/>
                        <w:lang w:eastAsia="ru-RU"/>
                      </w:rPr>
                      <w:t>@</w:t>
                    </w:r>
                    <w:r w:rsidRPr="00FE660C">
                      <w:rPr>
                        <w:sz w:val="24"/>
                        <w:szCs w:val="24"/>
                        <w:lang w:eastAsia="ru-RU"/>
                      </w:rPr>
                      <w:t>baikalenergy.com</w:t>
                    </w:r>
                  </w:p>
                  <w:p w14:paraId="7331FFF7" w14:textId="77777777" w:rsidR="0052254B" w:rsidRDefault="0052254B" w:rsidP="0052254B">
                    <w:r w:rsidRPr="00FE660C">
                      <w:rPr>
                        <w:noProof/>
                      </w:rPr>
                      <w:fldChar w:fldCharType="end"/>
                    </w:r>
                  </w:p>
                </w:sdtContent>
              </w:sdt>
              <w:p w14:paraId="7982101D" w14:textId="6035AAD4" w:rsidR="00F46879" w:rsidRDefault="00F46879" w:rsidP="00F46879">
                <w:pPr>
                  <w:jc w:val="both"/>
                  <w:outlineLvl w:val="0"/>
                </w:pPr>
              </w:p>
              <w:p w14:paraId="33259201" w14:textId="7F9A1759" w:rsidR="00BD4BC1" w:rsidRDefault="00BD4BC1" w:rsidP="00BD4BC1"/>
            </w:tc>
          </w:sdtContent>
        </w:sdt>
      </w:tr>
      <w:tr w:rsidR="00BD4BC1" w:rsidRPr="000713B0" w14:paraId="7E90C77D" w14:textId="77777777" w:rsidTr="009A2CC4">
        <w:trPr>
          <w:trHeight w:val="20"/>
        </w:trPr>
        <w:tc>
          <w:tcPr>
            <w:tcW w:w="851" w:type="dxa"/>
          </w:tcPr>
          <w:p w14:paraId="2E84D0AB" w14:textId="77777777" w:rsidR="00BD4BC1" w:rsidRPr="000713B0" w:rsidRDefault="00BD4BC1" w:rsidP="00BD4BC1">
            <w:pPr>
              <w:pStyle w:val="119"/>
            </w:pPr>
          </w:p>
        </w:tc>
        <w:tc>
          <w:tcPr>
            <w:tcW w:w="4394" w:type="dxa"/>
          </w:tcPr>
          <w:p w14:paraId="38460B03" w14:textId="77777777" w:rsidR="00BD4BC1" w:rsidRDefault="00BD4BC1" w:rsidP="00BD4BC1">
            <w:r>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8AE2FA2C63F940D190824F6DB6D9ABAE"/>
            </w:placeholder>
            <w15:color w:val="FFFF00"/>
          </w:sdtPr>
          <w:sdtEndPr/>
          <w:sdtContent>
            <w:tc>
              <w:tcPr>
                <w:tcW w:w="4395" w:type="dxa"/>
              </w:tcPr>
              <w:p w14:paraId="7221323A" w14:textId="034D332A" w:rsidR="00BD4BC1" w:rsidRDefault="00AF5326" w:rsidP="00BD4BC1">
                <w:pPr>
                  <w:rPr>
                    <w:noProof/>
                  </w:rPr>
                </w:pPr>
                <w:r>
                  <w:rPr>
                    <w:noProof/>
                  </w:rPr>
                  <w:t>Шарымова Ирина Николаевна</w:t>
                </w:r>
                <w:r w:rsidR="00BD4BC1">
                  <w:rPr>
                    <w:noProof/>
                  </w:rPr>
                  <w:fldChar w:fldCharType="begin"/>
                </w:r>
                <w:r w:rsidR="00BD4BC1">
                  <w:rPr>
                    <w:noProof/>
                  </w:rPr>
                  <w:instrText xml:space="preserve"> MERGEFIELD "Куратор_закупки" </w:instrText>
                </w:r>
                <w:r w:rsidR="00020AF9">
                  <w:rPr>
                    <w:noProof/>
                  </w:rPr>
                  <w:fldChar w:fldCharType="separate"/>
                </w:r>
                <w:r w:rsidR="00BD4BC1">
                  <w:rPr>
                    <w:noProof/>
                  </w:rPr>
                  <w:fldChar w:fldCharType="end"/>
                </w:r>
              </w:p>
            </w:tc>
          </w:sdtContent>
        </w:sdt>
      </w:tr>
      <w:tr w:rsidR="00BD4BC1" w:rsidRPr="000713B0" w14:paraId="74451D86" w14:textId="77777777" w:rsidTr="009A2CC4">
        <w:trPr>
          <w:trHeight w:val="20"/>
        </w:trPr>
        <w:tc>
          <w:tcPr>
            <w:tcW w:w="851" w:type="dxa"/>
          </w:tcPr>
          <w:p w14:paraId="13420052" w14:textId="77777777" w:rsidR="00BD4BC1" w:rsidRPr="000713B0" w:rsidRDefault="00BD4BC1" w:rsidP="00BD4BC1">
            <w:pPr>
              <w:pStyle w:val="119"/>
            </w:pPr>
          </w:p>
        </w:tc>
        <w:tc>
          <w:tcPr>
            <w:tcW w:w="4394" w:type="dxa"/>
          </w:tcPr>
          <w:p w14:paraId="661311A5" w14:textId="77777777" w:rsidR="00BD4BC1" w:rsidRPr="000713B0" w:rsidRDefault="00BD4BC1" w:rsidP="00BD4BC1">
            <w:r>
              <w:t xml:space="preserve">Телефон куратора закупки </w:t>
            </w:r>
          </w:p>
        </w:tc>
        <w:sdt>
          <w:sdtPr>
            <w:alias w:val="Телефон куратора закупки"/>
            <w:tag w:val="Телефон куратора закупки"/>
            <w:id w:val="584111768"/>
            <w:placeholder>
              <w:docPart w:val="4B2E5B5C9E1A4DE485787170FCE9C7AB"/>
            </w:placeholder>
            <w15:color w:val="FFFF00"/>
          </w:sdtPr>
          <w:sdtEndPr/>
          <w:sdtContent>
            <w:tc>
              <w:tcPr>
                <w:tcW w:w="4395" w:type="dxa"/>
              </w:tcPr>
              <w:p w14:paraId="0498C834" w14:textId="78ADEF56" w:rsidR="00BD4BC1" w:rsidRPr="000713B0" w:rsidRDefault="00BD4BC1" w:rsidP="00BD4BC1">
                <w:r>
                  <w:rPr>
                    <w:noProof/>
                  </w:rPr>
                  <w:fldChar w:fldCharType="begin"/>
                </w:r>
                <w:r>
                  <w:rPr>
                    <w:noProof/>
                  </w:rPr>
                  <w:instrText xml:space="preserve"> MERGEFIELD "Телефон_куратора_закупки" </w:instrText>
                </w:r>
                <w:r>
                  <w:rPr>
                    <w:noProof/>
                  </w:rPr>
                  <w:fldChar w:fldCharType="separate"/>
                </w:r>
                <w:r w:rsidR="00AF5326">
                  <w:rPr>
                    <w:noProof/>
                  </w:rPr>
                  <w:t>83955 503561</w:t>
                </w:r>
                <w:r>
                  <w:rPr>
                    <w:noProof/>
                  </w:rPr>
                  <w:fldChar w:fldCharType="end"/>
                </w:r>
              </w:p>
            </w:tc>
          </w:sdtContent>
        </w:sdt>
      </w:tr>
      <w:tr w:rsidR="00BD4BC1" w:rsidRPr="000713B0" w14:paraId="1BD52DE7" w14:textId="77777777" w:rsidTr="009A2CC4">
        <w:trPr>
          <w:trHeight w:val="20"/>
        </w:trPr>
        <w:tc>
          <w:tcPr>
            <w:tcW w:w="851" w:type="dxa"/>
          </w:tcPr>
          <w:p w14:paraId="1A8A8515" w14:textId="77777777" w:rsidR="00BD4BC1" w:rsidRPr="000713B0" w:rsidRDefault="00BD4BC1" w:rsidP="00BD4BC1">
            <w:pPr>
              <w:pStyle w:val="119"/>
            </w:pPr>
          </w:p>
        </w:tc>
        <w:tc>
          <w:tcPr>
            <w:tcW w:w="4394" w:type="dxa"/>
          </w:tcPr>
          <w:p w14:paraId="4F204394" w14:textId="77777777" w:rsidR="00BD4BC1" w:rsidRDefault="00BD4BC1" w:rsidP="00BD4BC1">
            <w:r>
              <w:t>Электронная почта куратора закупки</w:t>
            </w:r>
          </w:p>
        </w:tc>
        <w:sdt>
          <w:sdtPr>
            <w:alias w:val="Эл. почта куратора закупки"/>
            <w:tag w:val="Эл. почта куратора закупки"/>
            <w:id w:val="983200101"/>
            <w:placeholder>
              <w:docPart w:val="1F5CB2F54FA24C8B8E361EAF1275C0E5"/>
            </w:placeholder>
            <w15:color w:val="FFFF00"/>
          </w:sdtPr>
          <w:sdtEndPr/>
          <w:sdtContent>
            <w:tc>
              <w:tcPr>
                <w:tcW w:w="4395" w:type="dxa"/>
              </w:tcPr>
              <w:p w14:paraId="4CAF9156" w14:textId="0A890B56" w:rsidR="00AF5326" w:rsidRDefault="00BD4BC1" w:rsidP="00AF5326">
                <w:pPr>
                  <w:jc w:val="both"/>
                  <w:outlineLvl w:val="0"/>
                </w:pPr>
                <w:r>
                  <w:rPr>
                    <w:noProof/>
                  </w:rPr>
                  <w:fldChar w:fldCharType="begin"/>
                </w:r>
                <w:r>
                  <w:rPr>
                    <w:noProof/>
                  </w:rPr>
                  <w:instrText xml:space="preserve"> MERGEFIELD "Электронная_почта_куратора_закупки" </w:instrText>
                </w:r>
                <w:r>
                  <w:rPr>
                    <w:noProof/>
                  </w:rPr>
                  <w:fldChar w:fldCharType="separate"/>
                </w:r>
                <w:r w:rsidR="00AF5326">
                  <w:t xml:space="preserve"> </w:t>
                </w:r>
              </w:p>
              <w:sdt>
                <w:sdtPr>
                  <w:alias w:val="Эл. почта куратора закупки"/>
                  <w:tag w:val="Эл. почта куратора закупки"/>
                  <w:id w:val="1631206213"/>
                  <w:placeholder>
                    <w:docPart w:val="19E1F11ED77A447D9A176A6FF7504215"/>
                  </w:placeholder>
                  <w15:color w:val="FFFF00"/>
                </w:sdtPr>
                <w:sdtEndPr/>
                <w:sdtContent>
                  <w:p w14:paraId="09FBAC24" w14:textId="0FF9080A" w:rsidR="00AF5326" w:rsidRPr="00FE660C" w:rsidRDefault="00AF5326" w:rsidP="00AF5326">
                    <w:pPr>
                      <w:jc w:val="both"/>
                      <w:outlineLvl w:val="0"/>
                      <w:rPr>
                        <w:sz w:val="24"/>
                        <w:szCs w:val="24"/>
                        <w:u w:val="single"/>
                        <w:lang w:eastAsia="ru-RU"/>
                      </w:rPr>
                    </w:pPr>
                    <w:r w:rsidRPr="00FE660C">
                      <w:rPr>
                        <w:rFonts w:ascii="Arial" w:eastAsia="Times New Roman" w:hAnsi="Arial" w:cs="Arial"/>
                        <w:noProof/>
                        <w:lang w:eastAsia="ru-RU"/>
                      </w:rPr>
                      <w:fldChar w:fldCharType="begin"/>
                    </w:r>
                    <w:r w:rsidRPr="00FE660C">
                      <w:rPr>
                        <w:rFonts w:ascii="Arial" w:hAnsi="Arial" w:cs="Arial"/>
                        <w:noProof/>
                        <w:lang w:eastAsia="ru-RU"/>
                      </w:rPr>
                      <w:instrText xml:space="preserve"> MERGEFIELD "Электронная_почта_куратора_закупки" </w:instrText>
                    </w:r>
                    <w:r w:rsidRPr="00FE660C">
                      <w:rPr>
                        <w:rFonts w:ascii="Arial" w:eastAsia="Times New Roman" w:hAnsi="Arial" w:cs="Arial"/>
                        <w:noProof/>
                        <w:lang w:eastAsia="ru-RU"/>
                      </w:rPr>
                      <w:fldChar w:fldCharType="separate"/>
                    </w:r>
                    <w:r>
                      <w:rPr>
                        <w:sz w:val="24"/>
                        <w:szCs w:val="24"/>
                        <w:lang w:val="en-US" w:eastAsia="ru-RU"/>
                      </w:rPr>
                      <w:t>Sharymova</w:t>
                    </w:r>
                    <w:r>
                      <w:rPr>
                        <w:sz w:val="24"/>
                        <w:szCs w:val="24"/>
                        <w:lang w:eastAsia="ru-RU"/>
                      </w:rPr>
                      <w:t>_</w:t>
                    </w:r>
                    <w:r>
                      <w:rPr>
                        <w:sz w:val="24"/>
                        <w:szCs w:val="24"/>
                        <w:lang w:val="en-US" w:eastAsia="ru-RU"/>
                      </w:rPr>
                      <w:t>IN</w:t>
                    </w:r>
                    <w:r>
                      <w:rPr>
                        <w:sz w:val="24"/>
                        <w:szCs w:val="24"/>
                        <w:lang w:eastAsia="ru-RU"/>
                      </w:rPr>
                      <w:t>@</w:t>
                    </w:r>
                    <w:r w:rsidRPr="00FE660C">
                      <w:rPr>
                        <w:sz w:val="24"/>
                        <w:szCs w:val="24"/>
                        <w:lang w:eastAsia="ru-RU"/>
                      </w:rPr>
                      <w:t>baikalenergy.com</w:t>
                    </w:r>
                  </w:p>
                  <w:p w14:paraId="17078F03" w14:textId="77777777" w:rsidR="00AF5326" w:rsidRDefault="00AF5326" w:rsidP="00AF5326">
                    <w:r w:rsidRPr="00FE660C">
                      <w:rPr>
                        <w:noProof/>
                      </w:rPr>
                      <w:fldChar w:fldCharType="end"/>
                    </w:r>
                  </w:p>
                </w:sdtContent>
              </w:sdt>
              <w:p w14:paraId="23CD7383" w14:textId="6CC983CE" w:rsidR="00BD4BC1" w:rsidRDefault="00BD4BC1" w:rsidP="00BD4BC1">
                <w:r>
                  <w:rPr>
                    <w:noProof/>
                  </w:rPr>
                  <w:fldChar w:fldCharType="end"/>
                </w:r>
              </w:p>
            </w:tc>
          </w:sdtContent>
        </w:sdt>
      </w:tr>
      <w:tr w:rsidR="00BD4BC1" w:rsidRPr="000713B0" w14:paraId="63C34965" w14:textId="77777777" w:rsidTr="009A2CC4">
        <w:trPr>
          <w:trHeight w:val="20"/>
        </w:trPr>
        <w:tc>
          <w:tcPr>
            <w:tcW w:w="851" w:type="dxa"/>
          </w:tcPr>
          <w:p w14:paraId="5C4EAB11" w14:textId="053282CA" w:rsidR="00BD4BC1" w:rsidRPr="000713B0" w:rsidRDefault="00BD4BC1" w:rsidP="00BD4BC1">
            <w:pPr>
              <w:pStyle w:val="119"/>
            </w:pPr>
          </w:p>
        </w:tc>
        <w:tc>
          <w:tcPr>
            <w:tcW w:w="4394" w:type="dxa"/>
          </w:tcPr>
          <w:p w14:paraId="51059533" w14:textId="77777777" w:rsidR="00BD4BC1" w:rsidRPr="00705864" w:rsidRDefault="00BD4BC1" w:rsidP="00BD4BC1">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11CC4979353C424CA4A4D7E253232EE6"/>
            </w:placeholder>
            <w15:color w:val="FFFF00"/>
          </w:sdtPr>
          <w:sdtEndPr/>
          <w:sdtContent>
            <w:tc>
              <w:tcPr>
                <w:tcW w:w="4395" w:type="dxa"/>
              </w:tcPr>
              <w:p w14:paraId="5E39A030" w14:textId="2A8E38EC" w:rsidR="00BD4BC1" w:rsidRPr="000713B0" w:rsidRDefault="00020AF9" w:rsidP="00BD4BC1">
                <w:sdt>
                  <w:sdtPr>
                    <w:alias w:val="Адрес местонахождения (юр. адрес) заказчика"/>
                    <w:tag w:val="Адрес местонахождения (юр. адрес) заказчика"/>
                    <w:id w:val="-667943275"/>
                    <w:placeholder>
                      <w:docPart w:val="C154EBE136594C4EAE1E41325AEFEFCB"/>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28685171"/>
                        <w:placeholder>
                          <w:docPart w:val="421A2070921144FEB6B591413738D9A5"/>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Pr>
                    <w:noProof/>
                  </w:rPr>
                  <w:t xml:space="preserve"> </w:t>
                </w:r>
              </w:p>
            </w:tc>
          </w:sdtContent>
        </w:sdt>
      </w:tr>
      <w:tr w:rsidR="00BD4BC1" w:rsidRPr="000713B0" w14:paraId="36066700" w14:textId="77777777" w:rsidTr="009A2CC4">
        <w:trPr>
          <w:trHeight w:val="20"/>
        </w:trPr>
        <w:tc>
          <w:tcPr>
            <w:tcW w:w="851" w:type="dxa"/>
          </w:tcPr>
          <w:p w14:paraId="55E3A07A" w14:textId="77777777" w:rsidR="00BD4BC1" w:rsidRPr="000713B0" w:rsidRDefault="00BD4BC1" w:rsidP="00BD4BC1">
            <w:pPr>
              <w:pStyle w:val="119"/>
            </w:pPr>
          </w:p>
        </w:tc>
        <w:tc>
          <w:tcPr>
            <w:tcW w:w="4394" w:type="dxa"/>
          </w:tcPr>
          <w:p w14:paraId="18903AAB" w14:textId="77777777" w:rsidR="00BD4BC1" w:rsidRPr="000713B0" w:rsidRDefault="00BD4BC1" w:rsidP="00BD4BC1">
            <w:r>
              <w:t>П</w:t>
            </w:r>
            <w:r w:rsidRPr="000713B0">
              <w:t>очтовый адрес заказчика</w:t>
            </w:r>
          </w:p>
        </w:tc>
        <w:sdt>
          <w:sdtPr>
            <w:alias w:val="Почтовый адрес заказчика"/>
            <w:tag w:val="Почтовый адрес заказчика"/>
            <w:id w:val="1594668391"/>
            <w:placeholder>
              <w:docPart w:val="E76FE4078ED94B0695243C80D3AEFDDC"/>
            </w:placeholder>
            <w15:color w:val="FFFF00"/>
          </w:sdtPr>
          <w:sdtEndPr/>
          <w:sdtContent>
            <w:tc>
              <w:tcPr>
                <w:tcW w:w="4395" w:type="dxa"/>
              </w:tcPr>
              <w:p w14:paraId="70277D7F" w14:textId="2D2A8815" w:rsidR="00BD4BC1" w:rsidRDefault="00BD4BC1" w:rsidP="00BD4BC1">
                <w:r>
                  <w:rPr>
                    <w:noProof/>
                  </w:rPr>
                  <w:fldChar w:fldCharType="begin"/>
                </w:r>
                <w:r>
                  <w:rPr>
                    <w:noProof/>
                  </w:rPr>
                  <w:instrText xml:space="preserve"> MERGEFIELD "Почтовый_адрес_заказчика" </w:instrText>
                </w:r>
                <w:r>
                  <w:rPr>
                    <w:noProof/>
                  </w:rPr>
                  <w:fldChar w:fldCharType="separate"/>
                </w:r>
                <w:r w:rsidR="0003406A">
                  <w:t xml:space="preserve"> </w:t>
                </w:r>
                <w:sdt>
                  <w:sdtPr>
                    <w:alias w:val="Почтовый адрес заказчика"/>
                    <w:tag w:val="Почтовый адрес заказчика"/>
                    <w:id w:val="291948375"/>
                    <w:placeholder>
                      <w:docPart w:val="42A4D44B82FD4D958DFE8F5561F83D8D"/>
                    </w:placeholder>
                    <w15:color w:val="FFFF00"/>
                  </w:sdtPr>
                  <w:sdtEndPr/>
                  <w:sdtContent>
                    <w:r w:rsidR="0003406A">
                      <w:rPr>
                        <w:noProof/>
                      </w:rPr>
                      <w:fldChar w:fldCharType="begin"/>
                    </w:r>
                    <w:r w:rsidR="0003406A">
                      <w:rPr>
                        <w:noProof/>
                      </w:rPr>
                      <w:instrText xml:space="preserve"> MERGEFIELD "Почтовый_адрес_заказчика" </w:instrText>
                    </w:r>
                    <w:r w:rsidR="0003406A">
                      <w:rPr>
                        <w:noProof/>
                      </w:rPr>
                      <w:fldChar w:fldCharType="separate"/>
                    </w:r>
                    <w:r w:rsidR="0003406A">
                      <w:rPr>
                        <w:noProof/>
                      </w:rPr>
                      <w:t>665821 Иркутская область, город Ангарск, а/я 5572</w:t>
                    </w:r>
                    <w:r w:rsidR="0003406A">
                      <w:rPr>
                        <w:noProof/>
                      </w:rPr>
                      <w:fldChar w:fldCharType="end"/>
                    </w:r>
                  </w:sdtContent>
                </w:sdt>
                <w:r w:rsidR="0003406A">
                  <w:rPr>
                    <w:noProof/>
                  </w:rPr>
                  <w:t>»Почтовый_адрес_заказчика»</w:t>
                </w:r>
                <w:r>
                  <w:rPr>
                    <w:noProof/>
                  </w:rPr>
                  <w:fldChar w:fldCharType="end"/>
                </w:r>
              </w:p>
            </w:tc>
          </w:sdtContent>
        </w:sdt>
      </w:tr>
      <w:tr w:rsidR="00BD4BC1" w:rsidRPr="000713B0" w14:paraId="42290F02" w14:textId="77777777" w:rsidTr="009A2CC4">
        <w:trPr>
          <w:trHeight w:val="20"/>
        </w:trPr>
        <w:tc>
          <w:tcPr>
            <w:tcW w:w="851" w:type="dxa"/>
          </w:tcPr>
          <w:p w14:paraId="2EAA3A33" w14:textId="77777777" w:rsidR="00BD4BC1" w:rsidRPr="000713B0" w:rsidRDefault="00BD4BC1" w:rsidP="00BD4BC1">
            <w:pPr>
              <w:pStyle w:val="119"/>
            </w:pPr>
          </w:p>
        </w:tc>
        <w:tc>
          <w:tcPr>
            <w:tcW w:w="4394" w:type="dxa"/>
          </w:tcPr>
          <w:p w14:paraId="53879024" w14:textId="77777777" w:rsidR="00BD4BC1" w:rsidRPr="000713B0" w:rsidRDefault="00BD4BC1" w:rsidP="00BD4BC1">
            <w:r w:rsidRPr="000713B0">
              <w:t>Адрес электронной почты заказчика</w:t>
            </w:r>
          </w:p>
        </w:tc>
        <w:sdt>
          <w:sdtPr>
            <w:alias w:val="Адрес эл. почты заказчика"/>
            <w:tag w:val="Адрес эл. почты заказчика"/>
            <w:id w:val="49896358"/>
            <w:placeholder>
              <w:docPart w:val="40B5965054454E3CBFFF79FDD3DEC677"/>
            </w:placeholder>
            <w15:color w:val="FFFF00"/>
          </w:sdtPr>
          <w:sdtEndPr/>
          <w:sdtContent>
            <w:tc>
              <w:tcPr>
                <w:tcW w:w="4395" w:type="dxa"/>
              </w:tcPr>
              <w:p w14:paraId="12B19836" w14:textId="418333B5" w:rsidR="00BD4BC1" w:rsidRPr="000713B0" w:rsidRDefault="00BD4BC1" w:rsidP="00BD4BC1">
                <w:r>
                  <w:rPr>
                    <w:noProof/>
                  </w:rPr>
                  <w:fldChar w:fldCharType="begin"/>
                </w:r>
                <w:r>
                  <w:rPr>
                    <w:noProof/>
                  </w:rPr>
                  <w:instrText xml:space="preserve"> MERGEFIELD "Адрес_электронной_почты_заказчика" </w:instrText>
                </w:r>
                <w:r>
                  <w:rPr>
                    <w:noProof/>
                  </w:rPr>
                  <w:fldChar w:fldCharType="separate"/>
                </w:r>
                <w:sdt>
                  <w:sdtPr>
                    <w:alias w:val="Адрес эл. почты заказчика"/>
                    <w:tag w:val="Адрес эл. почты заказчика"/>
                    <w:id w:val="-1776392891"/>
                    <w:placeholder>
                      <w:docPart w:val="49C1ECE68AD744B39EEA97C302A8FFAB"/>
                    </w:placeholder>
                    <w15:color w:val="FFFF00"/>
                  </w:sdtPr>
                  <w:sdtEndPr/>
                  <w:sdtContent>
                    <w:r w:rsidR="0003406A">
                      <w:rPr>
                        <w:noProof/>
                      </w:rPr>
                      <w:fldChar w:fldCharType="begin"/>
                    </w:r>
                    <w:r w:rsidR="0003406A">
                      <w:rPr>
                        <w:noProof/>
                      </w:rPr>
                      <w:instrText xml:space="preserve"> MERGEFIELD "Адрес_электронной_почты_заказчика" </w:instrText>
                    </w:r>
                    <w:r w:rsidR="0003406A">
                      <w:rPr>
                        <w:noProof/>
                      </w:rPr>
                      <w:fldChar w:fldCharType="separate"/>
                    </w:r>
                    <w:r w:rsidR="0003406A">
                      <w:t xml:space="preserve"> </w:t>
                    </w:r>
                    <w:sdt>
                      <w:sdtPr>
                        <w:alias w:val="Адрес эл. почты заказчика"/>
                        <w:tag w:val="Адрес эл. почты заказчика"/>
                        <w:id w:val="-2014673553"/>
                        <w:placeholder>
                          <w:docPart w:val="B4EC86C0E81248518C74E138B62479C6"/>
                        </w:placeholder>
                        <w15:color w:val="FFFF00"/>
                      </w:sdtPr>
                      <w:sdtEndPr/>
                      <w:sdtContent>
                        <w:r w:rsidR="0003406A">
                          <w:rPr>
                            <w:noProof/>
                          </w:rPr>
                          <w:fldChar w:fldCharType="begin"/>
                        </w:r>
                        <w:r w:rsidR="0003406A">
                          <w:rPr>
                            <w:noProof/>
                          </w:rPr>
                          <w:instrText xml:space="preserve"> MERGEFIELD "Адрес_электронной_почты_заказчика" </w:instrText>
                        </w:r>
                        <w:r w:rsidR="0003406A">
                          <w:rPr>
                            <w:noProof/>
                          </w:rPr>
                          <w:fldChar w:fldCharType="separate"/>
                        </w:r>
                        <w:r w:rsidR="0003406A">
                          <w:t xml:space="preserve"> </w:t>
                        </w:r>
                        <w:sdt>
                          <w:sdtPr>
                            <w:alias w:val="Адрес эл. почты заказчика"/>
                            <w:tag w:val="Адрес эл. почты заказчика"/>
                            <w:id w:val="1739969447"/>
                            <w:placeholder>
                              <w:docPart w:val="CDE9694717DA433EB96F41B8B0426C9E"/>
                            </w:placeholder>
                            <w15:color w:val="FFFF00"/>
                          </w:sdtPr>
                          <w:sdtEndPr/>
                          <w:sdtContent>
                            <w:r w:rsidR="0003406A">
                              <w:rPr>
                                <w:noProof/>
                              </w:rPr>
                              <w:fldChar w:fldCharType="begin"/>
                            </w:r>
                            <w:r w:rsidR="0003406A">
                              <w:rPr>
                                <w:noProof/>
                              </w:rPr>
                              <w:instrText xml:space="preserve"> MERGEFIELD "Адрес_электронной_почты_заказчика" </w:instrText>
                            </w:r>
                            <w:r w:rsidR="0003406A">
                              <w:rPr>
                                <w:noProof/>
                              </w:rPr>
                              <w:fldChar w:fldCharType="separate"/>
                            </w:r>
                            <w:r w:rsidR="0003406A">
                              <w:rPr>
                                <w:noProof/>
                              </w:rPr>
                              <w:t>tec9</w:t>
                            </w:r>
                            <w:r w:rsidR="0003406A" w:rsidRPr="00D02D00">
                              <w:rPr>
                                <w:rFonts w:ascii="Times New Roman" w:hAnsi="Times New Roman" w:cs="Times New Roman"/>
                                <w:sz w:val="24"/>
                                <w:szCs w:val="24"/>
                              </w:rPr>
                              <w:t>@baikalenergy.com</w:t>
                            </w:r>
                            <w:r w:rsidR="0003406A">
                              <w:rPr>
                                <w:noProof/>
                              </w:rPr>
                              <w:fldChar w:fldCharType="end"/>
                            </w:r>
                          </w:sdtContent>
                        </w:sdt>
                        <w:r w:rsidR="0003406A">
                          <w:rPr>
                            <w:noProof/>
                          </w:rPr>
                          <w:t xml:space="preserve"> </w:t>
                        </w:r>
                        <w:r w:rsidR="0003406A">
                          <w:rPr>
                            <w:noProof/>
                          </w:rPr>
                          <w:fldChar w:fldCharType="end"/>
                        </w:r>
                      </w:sdtContent>
                    </w:sdt>
                    <w:r w:rsidR="0003406A">
                      <w:rPr>
                        <w:noProof/>
                      </w:rPr>
                      <w:t xml:space="preserve"> </w:t>
                    </w:r>
                    <w:r w:rsidR="0003406A">
                      <w:rPr>
                        <w:noProof/>
                      </w:rPr>
                      <w:fldChar w:fldCharType="end"/>
                    </w:r>
                  </w:sdtContent>
                </w:sdt>
                <w:r>
                  <w:rPr>
                    <w:noProof/>
                  </w:rPr>
                  <w:fldChar w:fldCharType="end"/>
                </w:r>
              </w:p>
            </w:tc>
          </w:sdtContent>
        </w:sdt>
      </w:tr>
      <w:tr w:rsidR="00BD4BC1" w:rsidRPr="000713B0" w14:paraId="70F440F6" w14:textId="77777777"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Mar>
              <w:bottom w:w="0" w:type="nil"/>
            </w:tcMar>
          </w:tcPr>
          <w:p w14:paraId="3C318CD4" w14:textId="77777777" w:rsidR="00BD4BC1" w:rsidRPr="000713B0" w:rsidRDefault="00BD4BC1" w:rsidP="00BD4BC1">
            <w:pPr>
              <w:pStyle w:val="119"/>
            </w:pPr>
          </w:p>
        </w:tc>
        <w:tc>
          <w:tcPr>
            <w:tcW w:w="4394" w:type="dxa"/>
            <w:tcMar>
              <w:bottom w:w="0" w:type="nil"/>
            </w:tcMar>
          </w:tcPr>
          <w:p w14:paraId="53F47755" w14:textId="77777777" w:rsidR="00BD4BC1" w:rsidRPr="000713B0" w:rsidRDefault="00BD4BC1" w:rsidP="00BD4BC1">
            <w:r w:rsidRPr="004D7A4D">
              <w:t>Номер контактного телефона заказчика</w:t>
            </w:r>
          </w:p>
        </w:tc>
        <w:sdt>
          <w:sdtPr>
            <w:alias w:val="Номер телефона заказчика"/>
            <w:tag w:val="Номер телефона заказчика"/>
            <w:id w:val="-1014380945"/>
            <w:placeholder>
              <w:docPart w:val="CC9AC448B5FA4F68A9263598EA4273EE"/>
            </w:placeholder>
            <w15:color w:val="FFFF00"/>
          </w:sdtPr>
          <w:sdtEndPr/>
          <w:sdtContent>
            <w:tc>
              <w:tcPr>
                <w:tcW w:w="4395" w:type="dxa"/>
                <w:tcMar>
                  <w:bottom w:w="0" w:type="nil"/>
                </w:tcMar>
              </w:tcPr>
              <w:p w14:paraId="28667C3C" w14:textId="77777777" w:rsidR="00E51074" w:rsidRDefault="00BD4BC1" w:rsidP="00BD4BC1">
                <w:pPr>
                  <w:rPr>
                    <w:noProof/>
                  </w:rPr>
                </w:pPr>
                <w:r>
                  <w:rPr>
                    <w:noProof/>
                  </w:rPr>
                  <w:fldChar w:fldCharType="begin"/>
                </w:r>
                <w:r>
                  <w:rPr>
                    <w:noProof/>
                  </w:rPr>
                  <w:instrText xml:space="preserve"> MERGEFIELD "Номер_контактного_телефона_заказчика"</w:instrText>
                </w:r>
                <w:r>
                  <w:rPr>
                    <w:noProof/>
                  </w:rPr>
                  <w:fldChar w:fldCharType="separate"/>
                </w:r>
                <w:r w:rsidR="0003406A">
                  <w:t xml:space="preserve"> </w:t>
                </w:r>
                <w:sdt>
                  <w:sdtPr>
                    <w:alias w:val="Номер телефона заказчика"/>
                    <w:tag w:val="Номер телефона заказчика"/>
                    <w:id w:val="-806545071"/>
                    <w:placeholder>
                      <w:docPart w:val="8BBE069CD1314AFAB6DD12BF1CA26A80"/>
                    </w:placeholder>
                    <w15:color w:val="FFFF00"/>
                  </w:sdtPr>
                  <w:sdtEndPr/>
                  <w:sdtContent>
                    <w:r w:rsidR="0003406A">
                      <w:rPr>
                        <w:noProof/>
                      </w:rPr>
                      <w:fldChar w:fldCharType="begin"/>
                    </w:r>
                    <w:r w:rsidR="0003406A">
                      <w:rPr>
                        <w:noProof/>
                      </w:rPr>
                      <w:instrText xml:space="preserve"> MERGEFIELD "Номер_контактного_телефона_заказчика"</w:instrText>
                    </w:r>
                    <w:r w:rsidR="0003406A">
                      <w:rPr>
                        <w:noProof/>
                      </w:rPr>
                      <w:fldChar w:fldCharType="separate"/>
                    </w:r>
                    <w:r w:rsidR="0003406A">
                      <w:rPr>
                        <w:noProof/>
                      </w:rPr>
                      <w:t>«</w:t>
                    </w:r>
                    <w:r w:rsidR="0003406A">
                      <w:t xml:space="preserve"> </w:t>
                    </w:r>
                    <w:sdt>
                      <w:sdtPr>
                        <w:alias w:val="Номер телефона заказчика"/>
                        <w:tag w:val="Номер телефона заказчика"/>
                        <w:id w:val="-163251181"/>
                        <w:placeholder>
                          <w:docPart w:val="FFA5B4B2D0D24CF3AFCE2D3C0D3A88CF"/>
                        </w:placeholder>
                        <w15:color w:val="FFFF00"/>
                      </w:sdtPr>
                      <w:sdtEndPr/>
                      <w:sdtContent>
                        <w:sdt>
                          <w:sdtPr>
                            <w:alias w:val="Номер телефона заказчика"/>
                            <w:tag w:val="Номер телефона заказчика"/>
                            <w:id w:val="-1970272893"/>
                            <w:placeholder>
                              <w:docPart w:val="188CE48E832340CABA2E7848155A7C27"/>
                            </w:placeholder>
                            <w15:color w:val="FFFF00"/>
                          </w:sdtPr>
                          <w:sdtEndPr/>
                          <w:sdtContent>
                            <w:r w:rsidR="0003406A">
                              <w:t>8(</w:t>
                            </w:r>
                            <w:r w:rsidR="0003406A">
                              <w:rPr>
                                <w:noProof/>
                              </w:rPr>
                              <w:fldChar w:fldCharType="begin"/>
                            </w:r>
                            <w:r w:rsidR="0003406A">
                              <w:rPr>
                                <w:noProof/>
                              </w:rPr>
                              <w:instrText xml:space="preserve"> MERGEFIELD "Номер_контактного_телефона_заказчика"</w:instrText>
                            </w:r>
                            <w:r w:rsidR="0003406A">
                              <w:rPr>
                                <w:noProof/>
                              </w:rPr>
                              <w:fldChar w:fldCharType="separate"/>
                            </w:r>
                            <w:r w:rsidR="0003406A">
                              <w:rPr>
                                <w:noProof/>
                              </w:rPr>
                              <w:t>3955)503-118</w:t>
                            </w:r>
                            <w:r w:rsidR="0003406A">
                              <w:rPr>
                                <w:noProof/>
                              </w:rPr>
                              <w:fldChar w:fldCharType="end"/>
                            </w:r>
                          </w:sdtContent>
                        </w:sdt>
                        <w:r w:rsidR="0003406A">
                          <w:rPr>
                            <w:noProof/>
                          </w:rPr>
                          <w:t xml:space="preserve"> </w:t>
                        </w:r>
                      </w:sdtContent>
                    </w:sdt>
                    <w:r w:rsidR="0003406A">
                      <w:rPr>
                        <w:noProof/>
                      </w:rPr>
                      <w:fldChar w:fldCharType="end"/>
                    </w:r>
                  </w:sdtContent>
                </w:sdt>
                <w:r w:rsidR="0003406A">
                  <w:rPr>
                    <w:noProof/>
                  </w:rPr>
                  <w:t xml:space="preserve"> </w:t>
                </w:r>
                <w:r>
                  <w:rPr>
                    <w:noProof/>
                  </w:rPr>
                  <w:fldChar w:fldCharType="end"/>
                </w:r>
              </w:p>
              <w:p w14:paraId="6492DB4F" w14:textId="63BB6D8C" w:rsidR="00BD4BC1" w:rsidRDefault="00BD4BC1" w:rsidP="00BD4BC1"/>
            </w:tc>
          </w:sdtContent>
        </w:sdt>
      </w:tr>
    </w:tbl>
    <w:p w14:paraId="16271435" w14:textId="77777777" w:rsidR="00E51074" w:rsidRDefault="00E51074" w:rsidP="00CA0E14">
      <w:pPr>
        <w:pStyle w:val="1"/>
      </w:pPr>
      <w:bookmarkStart w:id="4" w:name="_Toc143602461"/>
    </w:p>
    <w:p w14:paraId="2FDCF84B" w14:textId="77777777" w:rsidR="00E51074" w:rsidRDefault="00E51074" w:rsidP="00E51074">
      <w:pPr>
        <w:pStyle w:val="1"/>
        <w:numPr>
          <w:ilvl w:val="0"/>
          <w:numId w:val="0"/>
        </w:numPr>
      </w:pPr>
    </w:p>
    <w:p w14:paraId="41FFDCA3" w14:textId="77777777" w:rsidR="00E51074" w:rsidRDefault="00E51074" w:rsidP="00E51074">
      <w:pPr>
        <w:pStyle w:val="1"/>
        <w:numPr>
          <w:ilvl w:val="0"/>
          <w:numId w:val="0"/>
        </w:numPr>
      </w:pPr>
    </w:p>
    <w:p w14:paraId="58A4D217" w14:textId="77777777" w:rsidR="00E51074" w:rsidRDefault="00E51074" w:rsidP="00E51074">
      <w:pPr>
        <w:pStyle w:val="1"/>
        <w:numPr>
          <w:ilvl w:val="0"/>
          <w:numId w:val="0"/>
        </w:numPr>
      </w:pPr>
    </w:p>
    <w:p w14:paraId="50D4D82E" w14:textId="77777777" w:rsidR="00E51074" w:rsidRDefault="00E51074" w:rsidP="00E51074">
      <w:pPr>
        <w:pStyle w:val="1"/>
        <w:numPr>
          <w:ilvl w:val="0"/>
          <w:numId w:val="0"/>
        </w:numPr>
      </w:pPr>
    </w:p>
    <w:p w14:paraId="25702A5B" w14:textId="77777777" w:rsidR="00E51074" w:rsidRDefault="00E51074" w:rsidP="00E51074">
      <w:pPr>
        <w:pStyle w:val="1"/>
        <w:numPr>
          <w:ilvl w:val="0"/>
          <w:numId w:val="0"/>
        </w:numPr>
      </w:pPr>
    </w:p>
    <w:p w14:paraId="6C26D0C7" w14:textId="77777777" w:rsidR="00E51074" w:rsidRDefault="00E51074" w:rsidP="00E51074">
      <w:pPr>
        <w:pStyle w:val="1"/>
        <w:numPr>
          <w:ilvl w:val="0"/>
          <w:numId w:val="0"/>
        </w:numPr>
      </w:pPr>
    </w:p>
    <w:p w14:paraId="12BBE3BD" w14:textId="77777777" w:rsidR="00E51074" w:rsidRDefault="00E51074" w:rsidP="00E51074">
      <w:pPr>
        <w:pStyle w:val="1"/>
        <w:numPr>
          <w:ilvl w:val="0"/>
          <w:numId w:val="0"/>
        </w:numPr>
      </w:pPr>
    </w:p>
    <w:p w14:paraId="587DDEF2" w14:textId="77777777" w:rsidR="00E51074" w:rsidRDefault="00E51074" w:rsidP="00E51074">
      <w:pPr>
        <w:pStyle w:val="1"/>
        <w:numPr>
          <w:ilvl w:val="0"/>
          <w:numId w:val="0"/>
        </w:numPr>
      </w:pPr>
    </w:p>
    <w:p w14:paraId="53868C90" w14:textId="77777777" w:rsidR="00E51074" w:rsidRDefault="00E51074" w:rsidP="00E51074">
      <w:pPr>
        <w:pStyle w:val="1"/>
        <w:numPr>
          <w:ilvl w:val="0"/>
          <w:numId w:val="0"/>
        </w:numPr>
      </w:pPr>
    </w:p>
    <w:p w14:paraId="7441254C" w14:textId="77777777" w:rsidR="00E51074" w:rsidRDefault="00E51074" w:rsidP="00E51074">
      <w:pPr>
        <w:pStyle w:val="1"/>
        <w:numPr>
          <w:ilvl w:val="0"/>
          <w:numId w:val="0"/>
        </w:numPr>
      </w:pPr>
    </w:p>
    <w:p w14:paraId="0C0E82DD" w14:textId="77777777" w:rsidR="00E51074" w:rsidRDefault="00E51074" w:rsidP="00E51074">
      <w:pPr>
        <w:pStyle w:val="1"/>
        <w:numPr>
          <w:ilvl w:val="0"/>
          <w:numId w:val="0"/>
        </w:numPr>
      </w:pPr>
    </w:p>
    <w:p w14:paraId="75D6A21C" w14:textId="77777777" w:rsidR="00E51074" w:rsidRDefault="00E51074" w:rsidP="00E51074">
      <w:pPr>
        <w:pStyle w:val="1"/>
        <w:numPr>
          <w:ilvl w:val="0"/>
          <w:numId w:val="0"/>
        </w:numPr>
      </w:pPr>
    </w:p>
    <w:p w14:paraId="5787F947" w14:textId="77777777" w:rsidR="00E51074" w:rsidRDefault="00E51074" w:rsidP="00E51074">
      <w:pPr>
        <w:pStyle w:val="1"/>
        <w:numPr>
          <w:ilvl w:val="0"/>
          <w:numId w:val="0"/>
        </w:numPr>
      </w:pPr>
    </w:p>
    <w:p w14:paraId="52E161E0" w14:textId="77777777" w:rsidR="00E51074" w:rsidRDefault="00E51074" w:rsidP="00E51074">
      <w:pPr>
        <w:pStyle w:val="1"/>
        <w:numPr>
          <w:ilvl w:val="0"/>
          <w:numId w:val="0"/>
        </w:numPr>
      </w:pPr>
    </w:p>
    <w:p w14:paraId="37FE19C7" w14:textId="77777777" w:rsidR="00E51074" w:rsidRDefault="00E51074" w:rsidP="00E51074">
      <w:pPr>
        <w:pStyle w:val="1"/>
        <w:numPr>
          <w:ilvl w:val="0"/>
          <w:numId w:val="0"/>
        </w:numPr>
      </w:pPr>
    </w:p>
    <w:p w14:paraId="0610DB84" w14:textId="77777777" w:rsidR="00E51074" w:rsidRDefault="00E51074" w:rsidP="00E51074">
      <w:pPr>
        <w:pStyle w:val="1"/>
        <w:numPr>
          <w:ilvl w:val="0"/>
          <w:numId w:val="0"/>
        </w:numPr>
      </w:pPr>
    </w:p>
    <w:p w14:paraId="648C734F" w14:textId="77777777" w:rsidR="00E51074" w:rsidRDefault="00E51074" w:rsidP="00E51074">
      <w:pPr>
        <w:pStyle w:val="1"/>
        <w:numPr>
          <w:ilvl w:val="0"/>
          <w:numId w:val="0"/>
        </w:numPr>
      </w:pPr>
    </w:p>
    <w:p w14:paraId="100FFC28" w14:textId="77777777" w:rsidR="00E51074" w:rsidRDefault="00E51074" w:rsidP="00E51074">
      <w:pPr>
        <w:pStyle w:val="1"/>
        <w:numPr>
          <w:ilvl w:val="0"/>
          <w:numId w:val="0"/>
        </w:numPr>
      </w:pPr>
    </w:p>
    <w:p w14:paraId="27EA8139" w14:textId="77777777" w:rsidR="00E51074" w:rsidRDefault="00E51074" w:rsidP="00E51074">
      <w:pPr>
        <w:pStyle w:val="1"/>
        <w:numPr>
          <w:ilvl w:val="0"/>
          <w:numId w:val="0"/>
        </w:numPr>
      </w:pPr>
    </w:p>
    <w:p w14:paraId="54C838CA" w14:textId="77777777" w:rsidR="00E51074" w:rsidRDefault="00E51074" w:rsidP="00E51074">
      <w:pPr>
        <w:pStyle w:val="1"/>
        <w:numPr>
          <w:ilvl w:val="0"/>
          <w:numId w:val="0"/>
        </w:numPr>
      </w:pPr>
    </w:p>
    <w:p w14:paraId="21B32E3A" w14:textId="0A9935F1" w:rsidR="00CA0E14" w:rsidRDefault="00E51074" w:rsidP="00E51074">
      <w:pPr>
        <w:pStyle w:val="1"/>
        <w:numPr>
          <w:ilvl w:val="0"/>
          <w:numId w:val="0"/>
        </w:numPr>
      </w:pPr>
      <w:r>
        <w:lastRenderedPageBreak/>
        <w:t xml:space="preserve">2.  </w:t>
      </w:r>
      <w:r w:rsidR="00A0232D">
        <w:t xml:space="preserve">Основная информация </w:t>
      </w:r>
      <w:r w:rsidR="00CA0E14">
        <w:t>проведения процедуры</w:t>
      </w:r>
      <w:bookmarkEnd w:id="4"/>
    </w:p>
    <w:sdt>
      <w:sdtPr>
        <w:rPr>
          <w:rFonts w:eastAsiaTheme="minorEastAsia" w:cstheme="minorBidi"/>
          <w:color w:val="auto"/>
          <w:lang w:eastAsia="en-US"/>
        </w:rPr>
        <w:alias w:val="Даты и места"/>
        <w:tag w:val="Даты и места"/>
        <w:id w:val="-237791910"/>
        <w:placeholder>
          <w:docPart w:val="298E89FFEE384181BA2DD2FB0450FD9B"/>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1686B" w:rsidRPr="000713B0" w14:paraId="4B2D56E5" w14:textId="77777777" w:rsidTr="006909D6">
            <w:trPr>
              <w:trHeight w:val="20"/>
            </w:trPr>
            <w:tc>
              <w:tcPr>
                <w:tcW w:w="851" w:type="dxa"/>
                <w:shd w:val="clear" w:color="auto" w:fill="FFFFCD" w:themeFill="background2"/>
              </w:tcPr>
              <w:p w14:paraId="72011D04" w14:textId="77777777" w:rsidR="0021686B" w:rsidRPr="000713B0" w:rsidRDefault="0021686B" w:rsidP="0021686B">
                <w:pPr>
                  <w:pStyle w:val="119"/>
                </w:pPr>
              </w:p>
            </w:tc>
            <w:tc>
              <w:tcPr>
                <w:tcW w:w="4111" w:type="dxa"/>
                <w:shd w:val="clear" w:color="auto" w:fill="FFFFCD" w:themeFill="background2"/>
              </w:tcPr>
              <w:p w14:paraId="2FC31A44" w14:textId="77777777" w:rsidR="0021686B" w:rsidRPr="001655CC" w:rsidRDefault="0021686B" w:rsidP="006909D6">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60569814"/>
                <w:placeholder>
                  <w:docPart w:val="7A27F228AF0D470A835C7D4FDFEC4981"/>
                </w:placeholder>
                <w15:color w:val="FFFF00"/>
              </w:sdtPr>
              <w:sdtEndPr/>
              <w:sdtContent>
                <w:tc>
                  <w:tcPr>
                    <w:tcW w:w="4678" w:type="dxa"/>
                    <w:shd w:val="clear" w:color="auto" w:fill="FFFFCD" w:themeFill="background2"/>
                  </w:tcPr>
                  <w:p w14:paraId="6AD36743" w14:textId="34D0AFB6" w:rsidR="0021686B" w:rsidRPr="000713B0" w:rsidRDefault="0003406A" w:rsidP="006909D6">
                    <w:r>
                      <w:t>д</w:t>
                    </w:r>
                    <w:r w:rsidR="0021686B">
                      <w:t>ата размещения документации о закупке</w:t>
                    </w:r>
                  </w:p>
                </w:tc>
              </w:sdtContent>
            </w:sdt>
          </w:tr>
          <w:tr w:rsidR="0039625B" w:rsidRPr="000713B0" w14:paraId="393CBCAA" w14:textId="77777777" w:rsidTr="006909D6">
            <w:trPr>
              <w:trHeight w:val="20"/>
            </w:trPr>
            <w:tc>
              <w:tcPr>
                <w:tcW w:w="851" w:type="dxa"/>
                <w:shd w:val="clear" w:color="auto" w:fill="FFFFCD" w:themeFill="background2"/>
              </w:tcPr>
              <w:p w14:paraId="256B7C37" w14:textId="77777777" w:rsidR="0039625B" w:rsidRPr="000713B0" w:rsidRDefault="0039625B" w:rsidP="0039625B">
                <w:pPr>
                  <w:pStyle w:val="119"/>
                </w:pPr>
              </w:p>
            </w:tc>
            <w:tc>
              <w:tcPr>
                <w:tcW w:w="4111" w:type="dxa"/>
                <w:shd w:val="clear" w:color="auto" w:fill="FFFFCD" w:themeFill="background2"/>
              </w:tcPr>
              <w:p w14:paraId="27890879" w14:textId="77777777" w:rsidR="0039625B" w:rsidRPr="001655CC" w:rsidRDefault="0039625B" w:rsidP="0039625B">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14:paraId="4F16D02A" w14:textId="2CDE576D" w:rsidR="0039625B" w:rsidRPr="000713B0" w:rsidRDefault="00020AF9" w:rsidP="0039625B">
                <w:sdt>
                  <w:sdtPr>
                    <w:alias w:val="Дата и время окончания срока подачи заявок"/>
                    <w:tag w:val="Дата и время окончания срока подачи заявок"/>
                    <w:id w:val="-2003729411"/>
                    <w:placeholder>
                      <w:docPart w:val="0B6FB77B5E684FECBF906E2A21D1BAF2"/>
                    </w:placeholder>
                    <w15:color w:val="FFFF00"/>
                    <w:date w:fullDate="2024-03-29T13:00:00Z">
                      <w:dateFormat w:val="dd.MM.yyyy H:mm"/>
                      <w:lid w:val="ru-RU"/>
                      <w:storeMappedDataAs w:val="dateTime"/>
                      <w:calendar w:val="gregorian"/>
                    </w:date>
                  </w:sdtPr>
                  <w:sdtEndPr/>
                  <w:sdtContent>
                    <w:r w:rsidR="00D57204">
                      <w:rPr>
                        <w:lang w:val="en-US"/>
                      </w:rPr>
                      <w:t>29</w:t>
                    </w:r>
                    <w:r w:rsidR="0003406A">
                      <w:t>.03.2024 13:00</w:t>
                    </w:r>
                  </w:sdtContent>
                </w:sdt>
                <w:r w:rsidR="0039625B">
                  <w:t xml:space="preserve"> </w:t>
                </w:r>
                <w:r w:rsidR="0039625B" w:rsidRPr="00A3697A">
                  <w:t>по иркутскому времени</w:t>
                </w:r>
              </w:p>
            </w:tc>
          </w:tr>
          <w:tr w:rsidR="00D932CB" w:rsidRPr="000713B0" w14:paraId="6CD62F60" w14:textId="77777777" w:rsidTr="006909D6">
            <w:trPr>
              <w:trHeight w:val="20"/>
            </w:trPr>
            <w:tc>
              <w:tcPr>
                <w:tcW w:w="851" w:type="dxa"/>
              </w:tcPr>
              <w:p w14:paraId="6A1EA4B1" w14:textId="77777777" w:rsidR="00D932CB" w:rsidRPr="000713B0" w:rsidRDefault="00D932CB" w:rsidP="00D932CB">
                <w:pPr>
                  <w:pStyle w:val="119"/>
                </w:pPr>
              </w:p>
            </w:tc>
            <w:tc>
              <w:tcPr>
                <w:tcW w:w="4111" w:type="dxa"/>
              </w:tcPr>
              <w:p w14:paraId="34A0F976" w14:textId="77777777" w:rsidR="00D932CB" w:rsidRPr="00D02B97" w:rsidRDefault="00D932CB" w:rsidP="00D932CB">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932061A8BE1840919652F70315E53D28"/>
                  </w:placeholder>
                  <w15:color w:val="FFFF00"/>
                </w:sdtPr>
                <w:sdtEndPr/>
                <w:sdtContent>
                  <w:sdt>
                    <w:sdtPr>
                      <w:alias w:val="Место вскрытия заявок"/>
                      <w:tag w:val="Место вскрытия заявок"/>
                      <w:id w:val="-233082928"/>
                      <w:placeholder>
                        <w:docPart w:val="9109131B94864E19946AFF90D776CCCC"/>
                      </w:placeholder>
                      <w15:color w:val="FFFF00"/>
                    </w:sdtPr>
                    <w:sdtEndPr/>
                    <w:sdtContent>
                      <w:sdt>
                        <w:sdtPr>
                          <w:id w:val="193507911"/>
                          <w:placeholder>
                            <w:docPart w:val="38DE54D9B2164CE1A363F199EE438457"/>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1E8EF192" w14:textId="1B0DFA5F" w:rsidR="00D932CB" w:rsidRPr="000713B0" w:rsidRDefault="0003406A" w:rsidP="00D932CB">
                            <w:r>
                              <w:t>СберБанк-АСТ https://utp.sberbank-ast.ru/</w:t>
                            </w:r>
                          </w:p>
                        </w:sdtContent>
                      </w:sdt>
                    </w:sdtContent>
                  </w:sdt>
                </w:sdtContent>
              </w:sdt>
            </w:tc>
          </w:tr>
          <w:tr w:rsidR="00D932CB" w:rsidRPr="000713B0" w14:paraId="2DA6B47E" w14:textId="77777777" w:rsidTr="006909D6">
            <w:trPr>
              <w:trHeight w:val="20"/>
            </w:trPr>
            <w:tc>
              <w:tcPr>
                <w:tcW w:w="851" w:type="dxa"/>
              </w:tcPr>
              <w:p w14:paraId="6FE45EB2" w14:textId="77777777" w:rsidR="00D932CB" w:rsidRPr="000713B0" w:rsidRDefault="00D932CB" w:rsidP="00D932CB">
                <w:pPr>
                  <w:pStyle w:val="119"/>
                </w:pPr>
              </w:p>
            </w:tc>
            <w:tc>
              <w:tcPr>
                <w:tcW w:w="4111" w:type="dxa"/>
              </w:tcPr>
              <w:p w14:paraId="2711D75D" w14:textId="77777777" w:rsidR="00D932CB" w:rsidRPr="000713B0" w:rsidRDefault="00D932CB" w:rsidP="00D932CB">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703BE3C96D0F4B4AAEC190C73939856C"/>
                  </w:placeholder>
                  <w15:color w:val="FFFF00"/>
                </w:sdtPr>
                <w:sdtEndPr/>
                <w:sdtContent>
                  <w:p w14:paraId="727FD8A2" w14:textId="37D12CA4" w:rsidR="00D932CB" w:rsidRDefault="00D932CB" w:rsidP="0039625B">
                    <w:r>
                      <w:rPr>
                        <w:noProof/>
                      </w:rPr>
                      <w:fldChar w:fldCharType="begin"/>
                    </w:r>
                    <w:r>
                      <w:rPr>
                        <w:noProof/>
                      </w:rPr>
                      <w:instrText xml:space="preserve"> MERGEFIELD "Место_подачи_заявок_участников_закупки" </w:instrText>
                    </w:r>
                    <w:r>
                      <w:rPr>
                        <w:noProof/>
                      </w:rPr>
                      <w:fldChar w:fldCharType="separate"/>
                    </w:r>
                    <w:r w:rsidR="0003406A">
                      <w:rPr>
                        <w:noProof/>
                      </w:rPr>
                      <w:t>«Место_подачи_заявок_участников_закупки»</w:t>
                    </w:r>
                    <w:r>
                      <w:rPr>
                        <w:noProof/>
                      </w:rPr>
                      <w:fldChar w:fldCharType="end"/>
                    </w:r>
                    <w:sdt>
                      <w:sdtPr>
                        <w:alias w:val="Место вскрытия заявок"/>
                        <w:tag w:val="Место вскрытия заявок"/>
                        <w:id w:val="-1768456688"/>
                        <w:placeholder>
                          <w:docPart w:val="FC3073E31A494AC2A6B7EDB1A678E1DD"/>
                        </w:placeholder>
                        <w15:color w:val="FFFF00"/>
                      </w:sdtPr>
                      <w:sdtEndPr/>
                      <w:sdtContent>
                        <w:sdt>
                          <w:sdtPr>
                            <w:id w:val="-1852794058"/>
                            <w:placeholder>
                              <w:docPart w:val="56AB41B0B07A44C3BED57428EB4DA54A"/>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r w:rsidR="0003406A">
                              <w:t>СберБанк-АСТ https://utp.sberbank-ast.ru/</w:t>
                            </w:r>
                          </w:sdtContent>
                        </w:sdt>
                      </w:sdtContent>
                    </w:sdt>
                  </w:p>
                </w:sdtContent>
              </w:sdt>
            </w:tc>
          </w:tr>
          <w:tr w:rsidR="00B83CE4" w:rsidRPr="000713B0" w14:paraId="151CAC40" w14:textId="77777777" w:rsidTr="006909D6">
            <w:trPr>
              <w:trHeight w:val="20"/>
            </w:trPr>
            <w:tc>
              <w:tcPr>
                <w:tcW w:w="851" w:type="dxa"/>
              </w:tcPr>
              <w:p w14:paraId="6F670024" w14:textId="77777777" w:rsidR="00B83CE4" w:rsidRPr="000713B0" w:rsidRDefault="00B83CE4" w:rsidP="00B83CE4">
                <w:pPr>
                  <w:pStyle w:val="119"/>
                </w:pPr>
              </w:p>
            </w:tc>
            <w:tc>
              <w:tcPr>
                <w:tcW w:w="4111" w:type="dxa"/>
              </w:tcPr>
              <w:p w14:paraId="5D7D5206" w14:textId="77777777" w:rsidR="00B83CE4" w:rsidRPr="00632F1D" w:rsidRDefault="00B83CE4" w:rsidP="00B83CE4">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D19EEAD692A64E818D168B4C5430E35D"/>
                  </w:placeholder>
                  <w15:color w:val="FFFF00"/>
                </w:sdtPr>
                <w:sdtEndPr/>
                <w:sdtContent>
                  <w:sdt>
                    <w:sdtPr>
                      <w:alias w:val="Место предоставления документации"/>
                      <w:tag w:val="Место вскрытия заявок"/>
                      <w:id w:val="1721320537"/>
                      <w:placeholder>
                        <w:docPart w:val="95734CFAC09749CAB48762B01032B922"/>
                      </w:placeholder>
                      <w15:color w:val="FFFF00"/>
                    </w:sdtPr>
                    <w:sdtEndPr/>
                    <w:sdtContent>
                      <w:sdt>
                        <w:sdtPr>
                          <w:rPr>
                            <w:highlight w:val="yellow"/>
                          </w:rPr>
                          <w:id w:val="-421029605"/>
                          <w:placeholder>
                            <w:docPart w:val="49782496097A4126AA0F0DA46BE94835"/>
                          </w:placeholder>
                          <w:comboBox>
                            <w:listItem w:value="Выберите элемент."/>
                            <w:listItem w:displayText="Единая информационная система в сфере закупок — https://zakupki.gov.ru, и площадка проведения закупки — https://utp.sberbank-ast.ru/" w:value="Единая информационная система в сфере закупок — https://zakupki.gov.ru, и площадка проведения закупки — https://utp.sberbank-ast.ru/"/>
                            <w:listItem w:displayText="Единая информационная система в сфере закупок — https://zakupki.gov.ru, и площадка проведения закупки — https://www.fabrikant.ru/" w:value="Единая информационная система в сфере закупок — https://zakupki.gov.ru, и площадка проведения закупки — https://www.fabrikant.ru/"/>
                            <w:listItem w:displayText="Единая информационная система в сфере закупок — https://zakupki.gov.ru, и площадка проведения закупки — https://roseltorg.ru/" w:value="Единая информационная система в сфере закупок — https://zakupki.gov.ru, и площадка проведения закупки — https://roseltorg.ru/"/>
                            <w:listItem w:displayText="Единая информационная система в сфере закупок — https://zakupki.gov.ru, и площадка проведения закупки — https://www.tektorg.ru/" w:value="Единая информационная система в сфере закупок — https://zakupki.gov.ru, и площадка проведения закупки — https://www.tektorg.ru/"/>
                          </w:comboBox>
                        </w:sdtPr>
                        <w:sdtEndPr/>
                        <w:sdtContent>
                          <w:p w14:paraId="2BC08E37" w14:textId="2CA5D9C8" w:rsidR="00B83CE4" w:rsidRDefault="0003406A" w:rsidP="0084081A">
                            <w:r>
                              <w:rPr>
                                <w:highlight w:val="yellow"/>
                              </w:rPr>
                              <w:t>Единая информационная система в сфере закупок — https://zakupki.gov.ru, и площадка проведения закупки — https://utp.sberbank-ast.ru/</w:t>
                            </w:r>
                          </w:p>
                        </w:sdtContent>
                      </w:sdt>
                    </w:sdtContent>
                  </w:sdt>
                </w:sdtContent>
              </w:sdt>
            </w:tc>
          </w:tr>
          <w:tr w:rsidR="0039625B" w:rsidRPr="000713B0" w14:paraId="2EBC0A65" w14:textId="77777777" w:rsidTr="006909D6">
            <w:trPr>
              <w:trHeight w:val="567"/>
            </w:trPr>
            <w:tc>
              <w:tcPr>
                <w:tcW w:w="851" w:type="dxa"/>
              </w:tcPr>
              <w:p w14:paraId="0808C5AE" w14:textId="77777777" w:rsidR="0039625B" w:rsidRPr="000713B0" w:rsidRDefault="0039625B" w:rsidP="0039625B">
                <w:pPr>
                  <w:pStyle w:val="119"/>
                </w:pPr>
              </w:p>
            </w:tc>
            <w:tc>
              <w:tcPr>
                <w:tcW w:w="4111" w:type="dxa"/>
              </w:tcPr>
              <w:p w14:paraId="5394610D" w14:textId="77777777" w:rsidR="0039625B" w:rsidRDefault="0039625B" w:rsidP="0039625B">
                <w:r>
                  <w:t>Дата и время рассмотрения первых частей заявок</w:t>
                </w:r>
              </w:p>
            </w:tc>
            <w:tc>
              <w:tcPr>
                <w:tcW w:w="4678" w:type="dxa"/>
              </w:tcPr>
              <w:p w14:paraId="7E5C1C71" w14:textId="12EFC85A" w:rsidR="0039625B" w:rsidRDefault="00020AF9" w:rsidP="0039625B">
                <w:sdt>
                  <w:sdtPr>
                    <w:alias w:val="Дата и время рассмотрения первых частей заявок"/>
                    <w:tag w:val="Дата и время окончания срока подачи заявок"/>
                    <w:id w:val="1162344987"/>
                    <w:placeholder>
                      <w:docPart w:val="14B17507ED7A42F7BDA03CB33FFD6A39"/>
                    </w:placeholder>
                    <w15:color w:val="FFFF00"/>
                    <w:date w:fullDate="2024-04-01T23:59:00Z">
                      <w:dateFormat w:val="dd.MM.yyyy H:mm"/>
                      <w:lid w:val="ru-RU"/>
                      <w:storeMappedDataAs w:val="dateTime"/>
                      <w:calendar w:val="gregorian"/>
                    </w:date>
                  </w:sdtPr>
                  <w:sdtEndPr/>
                  <w:sdtContent>
                    <w:r w:rsidR="00D57204">
                      <w:rPr>
                        <w:lang w:val="en-US"/>
                      </w:rPr>
                      <w:t>01</w:t>
                    </w:r>
                    <w:r w:rsidR="0003406A">
                      <w:t>.0</w:t>
                    </w:r>
                    <w:r w:rsidR="00D57204">
                      <w:rPr>
                        <w:lang w:val="en-US"/>
                      </w:rPr>
                      <w:t>4</w:t>
                    </w:r>
                    <w:r w:rsidR="0003406A">
                      <w:t>.2024 23:59</w:t>
                    </w:r>
                  </w:sdtContent>
                </w:sdt>
                <w:r w:rsidR="0039625B">
                  <w:t xml:space="preserve"> </w:t>
                </w:r>
                <w:r w:rsidR="0039625B" w:rsidRPr="00A3697A">
                  <w:t>по иркутскому времени</w:t>
                </w:r>
              </w:p>
            </w:tc>
          </w:tr>
          <w:tr w:rsidR="0039625B" w:rsidRPr="000713B0" w14:paraId="4ABECBE3" w14:textId="77777777" w:rsidTr="006909D6">
            <w:trPr>
              <w:trHeight w:val="567"/>
            </w:trPr>
            <w:tc>
              <w:tcPr>
                <w:tcW w:w="851" w:type="dxa"/>
              </w:tcPr>
              <w:p w14:paraId="7EE79B88" w14:textId="77777777" w:rsidR="0039625B" w:rsidRPr="000713B0" w:rsidRDefault="0039625B" w:rsidP="0039625B">
                <w:pPr>
                  <w:pStyle w:val="119"/>
                </w:pPr>
              </w:p>
            </w:tc>
            <w:tc>
              <w:tcPr>
                <w:tcW w:w="4111" w:type="dxa"/>
              </w:tcPr>
              <w:p w14:paraId="16469E41" w14:textId="77777777" w:rsidR="0039625B" w:rsidRDefault="0039625B" w:rsidP="0039625B">
                <w:r>
                  <w:t>Дата приема дополнительных ценовых предложений (проведения переторжки)</w:t>
                </w:r>
              </w:p>
            </w:tc>
            <w:tc>
              <w:tcPr>
                <w:tcW w:w="4678" w:type="dxa"/>
              </w:tcPr>
              <w:p w14:paraId="4AE3B562" w14:textId="475540FF" w:rsidR="0003406A" w:rsidRDefault="00020AF9" w:rsidP="0039625B">
                <w:sdt>
                  <w:sdtPr>
                    <w:alias w:val="Дата переторжки"/>
                    <w:tag w:val="Дата и время окончания срока подачи заявок"/>
                    <w:id w:val="1510790607"/>
                    <w:placeholder>
                      <w:docPart w:val="5B16A34F9A564B02BD86C24C53D6569C"/>
                    </w:placeholder>
                    <w15:color w:val="FFFF00"/>
                    <w:date w:fullDate="2024-04-03T00:00:00Z">
                      <w:dateFormat w:val="dd.MM.yyyy"/>
                      <w:lid w:val="ru-RU"/>
                      <w:storeMappedDataAs w:val="dateTime"/>
                      <w:calendar w:val="gregorian"/>
                    </w:date>
                  </w:sdtPr>
                  <w:sdtEndPr/>
                  <w:sdtContent>
                    <w:r w:rsidR="00D57204" w:rsidRPr="00D57204">
                      <w:t>03</w:t>
                    </w:r>
                    <w:r w:rsidR="0003406A" w:rsidRPr="00D57204">
                      <w:t>.0</w:t>
                    </w:r>
                    <w:r w:rsidR="00D57204" w:rsidRPr="00D57204">
                      <w:t>4</w:t>
                    </w:r>
                    <w:r w:rsidR="0003406A" w:rsidRPr="00D57204">
                      <w:t>.2024</w:t>
                    </w:r>
                  </w:sdtContent>
                </w:sdt>
                <w:r w:rsidR="0039625B">
                  <w:t xml:space="preserve"> с</w:t>
                </w:r>
                <w:r w:rsidR="0003406A">
                  <w:t xml:space="preserve"> </w:t>
                </w:r>
              </w:p>
              <w:p w14:paraId="2E31E22E" w14:textId="11E24517" w:rsidR="0039625B" w:rsidRDefault="0039625B" w:rsidP="0039625B">
                <w:r>
                  <w:t xml:space="preserve"> </w:t>
                </w:r>
                <w:sdt>
                  <w:sdtPr>
                    <w:alias w:val="Время переторжки (с)"/>
                    <w:tag w:val="Дата и время окончания срока подачи заявок"/>
                    <w:id w:val="-1365898818"/>
                    <w:placeholder>
                      <w:docPart w:val="B26B37F759A14A738DB0237CF4A7BA7B"/>
                    </w:placeholder>
                    <w15:color w:val="FFFF00"/>
                    <w:date w:fullDate="2024-03-11T13:00:00Z">
                      <w:dateFormat w:val="HH:mm"/>
                      <w:lid w:val="ru-RU"/>
                      <w:storeMappedDataAs w:val="dateTime"/>
                      <w:calendar w:val="gregorian"/>
                    </w:date>
                  </w:sdtPr>
                  <w:sdtEndPr/>
                  <w:sdtContent>
                    <w:r w:rsidR="0003406A" w:rsidRPr="00D57204">
                      <w:t>1</w:t>
                    </w:r>
                    <w:r w:rsidR="00D57204" w:rsidRPr="00D57204">
                      <w:t>3</w:t>
                    </w:r>
                    <w:r w:rsidR="0003406A" w:rsidRPr="00D57204">
                      <w:t>:00</w:t>
                    </w:r>
                  </w:sdtContent>
                </w:sdt>
                <w:r>
                  <w:t xml:space="preserve"> до </w:t>
                </w:r>
                <w:sdt>
                  <w:sdtPr>
                    <w:alias w:val="Время переторжки (по)"/>
                    <w:tag w:val="Дата и время окончания срока подачи заявок"/>
                    <w:id w:val="-1464419157"/>
                    <w:placeholder>
                      <w:docPart w:val="37F67B2838A54A72B13EE428EC05A6B1"/>
                    </w:placeholder>
                    <w15:color w:val="FFFF00"/>
                    <w:date w:fullDate="2024-03-11T16:00:00Z">
                      <w:dateFormat w:val="HH:mm"/>
                      <w:lid w:val="ru-RU"/>
                      <w:storeMappedDataAs w:val="dateTime"/>
                      <w:calendar w:val="gregorian"/>
                    </w:date>
                  </w:sdtPr>
                  <w:sdtEndPr/>
                  <w:sdtContent>
                    <w:r w:rsidR="0003406A" w:rsidRPr="00BE281F">
                      <w:t>1</w:t>
                    </w:r>
                    <w:r w:rsidR="00D57204" w:rsidRPr="00BE281F">
                      <w:t>6</w:t>
                    </w:r>
                    <w:r w:rsidR="0003406A" w:rsidRPr="00BE281F">
                      <w:t>:00</w:t>
                    </w:r>
                  </w:sdtContent>
                </w:sdt>
                <w:r>
                  <w:t xml:space="preserve"> </w:t>
                </w:r>
                <w:r w:rsidRPr="00A3697A">
                  <w:t>по иркутскому времени</w:t>
                </w:r>
              </w:p>
            </w:tc>
          </w:tr>
          <w:tr w:rsidR="0039625B" w:rsidRPr="000713B0" w14:paraId="1F35A787" w14:textId="77777777" w:rsidTr="006909D6">
            <w:trPr>
              <w:trHeight w:val="567"/>
            </w:trPr>
            <w:tc>
              <w:tcPr>
                <w:tcW w:w="851" w:type="dxa"/>
              </w:tcPr>
              <w:p w14:paraId="14A0A0C1" w14:textId="77777777" w:rsidR="0039625B" w:rsidRPr="000713B0" w:rsidRDefault="0039625B" w:rsidP="0039625B">
                <w:pPr>
                  <w:pStyle w:val="119"/>
                </w:pPr>
              </w:p>
            </w:tc>
            <w:tc>
              <w:tcPr>
                <w:tcW w:w="4111" w:type="dxa"/>
              </w:tcPr>
              <w:p w14:paraId="7143C50E" w14:textId="77777777" w:rsidR="0039625B" w:rsidRDefault="0039625B" w:rsidP="0039625B">
                <w:r>
                  <w:t>Дата и время рассмотрения вторых частей заявок</w:t>
                </w:r>
              </w:p>
            </w:tc>
            <w:tc>
              <w:tcPr>
                <w:tcW w:w="4678" w:type="dxa"/>
              </w:tcPr>
              <w:p w14:paraId="4FEBAC16" w14:textId="715DE9E8" w:rsidR="0039625B" w:rsidRPr="00A3697A" w:rsidRDefault="00020AF9" w:rsidP="0039625B">
                <w:sdt>
                  <w:sdtPr>
                    <w:alias w:val="Дата и время рассмотрения первых частей заявок"/>
                    <w:tag w:val="Дата и время окончания срока подачи заявок"/>
                    <w:id w:val="-2103095481"/>
                    <w:placeholder>
                      <w:docPart w:val="4C514DF348EE425FAE966477FC7000F7"/>
                    </w:placeholder>
                    <w15:color w:val="FFFF00"/>
                    <w:date w:fullDate="2024-04-08T23:59:00Z">
                      <w:dateFormat w:val="dd.MM.yyyy H:mm"/>
                      <w:lid w:val="ru-RU"/>
                      <w:storeMappedDataAs w:val="dateTime"/>
                      <w:calendar w:val="gregorian"/>
                    </w:date>
                  </w:sdtPr>
                  <w:sdtEndPr/>
                  <w:sdtContent>
                    <w:r w:rsidR="00D57204">
                      <w:rPr>
                        <w:lang w:val="en-US"/>
                      </w:rPr>
                      <w:t>08</w:t>
                    </w:r>
                    <w:r w:rsidR="0003406A">
                      <w:t>.0</w:t>
                    </w:r>
                    <w:r w:rsidR="00D57204">
                      <w:rPr>
                        <w:lang w:val="en-US"/>
                      </w:rPr>
                      <w:t>4</w:t>
                    </w:r>
                    <w:r w:rsidR="0003406A">
                      <w:t>.2024 23:59</w:t>
                    </w:r>
                  </w:sdtContent>
                </w:sdt>
                <w:r w:rsidR="0039625B">
                  <w:t xml:space="preserve"> </w:t>
                </w:r>
                <w:r w:rsidR="0039625B" w:rsidRPr="00A3697A">
                  <w:t>по иркутскому времени</w:t>
                </w:r>
              </w:p>
            </w:tc>
          </w:tr>
          <w:tr w:rsidR="0039625B" w:rsidRPr="000713B0" w14:paraId="441A10A3" w14:textId="77777777" w:rsidTr="006909D6">
            <w:trPr>
              <w:trHeight w:val="567"/>
            </w:trPr>
            <w:tc>
              <w:tcPr>
                <w:tcW w:w="851" w:type="dxa"/>
              </w:tcPr>
              <w:p w14:paraId="6868B038" w14:textId="77777777" w:rsidR="0039625B" w:rsidRPr="000713B0" w:rsidRDefault="0039625B" w:rsidP="0039625B">
                <w:pPr>
                  <w:pStyle w:val="119"/>
                </w:pPr>
              </w:p>
            </w:tc>
            <w:tc>
              <w:tcPr>
                <w:tcW w:w="4111" w:type="dxa"/>
              </w:tcPr>
              <w:p w14:paraId="133D4DCE" w14:textId="77777777" w:rsidR="0039625B" w:rsidRDefault="0039625B" w:rsidP="0039625B">
                <w:r w:rsidRPr="00CC4AEE">
                  <w:t>Дата и время подведения итогов</w:t>
                </w:r>
              </w:p>
            </w:tc>
            <w:tc>
              <w:tcPr>
                <w:tcW w:w="4678" w:type="dxa"/>
              </w:tcPr>
              <w:p w14:paraId="31DE9C2C" w14:textId="4A197EF6" w:rsidR="0039625B" w:rsidRDefault="00020AF9" w:rsidP="0039625B">
                <w:sdt>
                  <w:sdtPr>
                    <w:alias w:val="Дата и время подведения итогов"/>
                    <w:tag w:val="Дата и время окончания срока подачи заявок"/>
                    <w:id w:val="-1422253082"/>
                    <w:placeholder>
                      <w:docPart w:val="37AD041BB95F4949B6684383CCFF7E3F"/>
                    </w:placeholder>
                    <w15:color w:val="FFFF00"/>
                    <w:date w:fullDate="2024-04-09T17:00:00Z">
                      <w:dateFormat w:val="dd.MM.yyyy H:mm"/>
                      <w:lid w:val="ru-RU"/>
                      <w:storeMappedDataAs w:val="dateTime"/>
                      <w:calendar w:val="gregorian"/>
                    </w:date>
                  </w:sdtPr>
                  <w:sdtEndPr/>
                  <w:sdtContent>
                    <w:r w:rsidR="00D57204">
                      <w:rPr>
                        <w:lang w:val="en-US"/>
                      </w:rPr>
                      <w:t>09</w:t>
                    </w:r>
                    <w:r w:rsidR="0003406A">
                      <w:t>.0</w:t>
                    </w:r>
                    <w:r w:rsidR="00D57204">
                      <w:rPr>
                        <w:lang w:val="en-US"/>
                      </w:rPr>
                      <w:t>4</w:t>
                    </w:r>
                    <w:r w:rsidR="0003406A">
                      <w:t>.2024 17:00</w:t>
                    </w:r>
                  </w:sdtContent>
                </w:sdt>
                <w:r w:rsidR="0039625B">
                  <w:t xml:space="preserve"> </w:t>
                </w:r>
                <w:r w:rsidR="0039625B" w:rsidRPr="00A3697A">
                  <w:t>по иркутскому времени</w:t>
                </w:r>
              </w:p>
            </w:tc>
          </w:tr>
          <w:tr w:rsidR="00B83CE4" w:rsidRPr="000713B0" w14:paraId="18F27C05" w14:textId="77777777" w:rsidTr="006909D6">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36FD1016" w14:textId="77777777" w:rsidR="00B83CE4" w:rsidRPr="000713B0" w:rsidRDefault="00B83CE4" w:rsidP="00B83CE4">
                <w:pPr>
                  <w:pStyle w:val="119"/>
                </w:pPr>
              </w:p>
            </w:tc>
            <w:tc>
              <w:tcPr>
                <w:tcW w:w="4111" w:type="dxa"/>
              </w:tcPr>
              <w:p w14:paraId="255EF1C9" w14:textId="77777777" w:rsidR="00B83CE4" w:rsidRPr="00914295" w:rsidRDefault="00B83CE4" w:rsidP="00B83CE4">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BB1250AA85E944DE8ED8EAE69555BE17"/>
                  </w:placeholder>
                  <w15:color w:val="FFFF00"/>
                </w:sdtPr>
                <w:sdtEndPr/>
                <w:sdtContent>
                  <w:p w14:paraId="466E8509" w14:textId="2022D676" w:rsidR="00B83CE4" w:rsidRPr="000713B0" w:rsidRDefault="00B83CE4" w:rsidP="00B83CE4">
                    <w:pPr>
                      <w:rPr>
                        <w:noProof/>
                      </w:rPr>
                    </w:pPr>
                    <w:r>
                      <w:rPr>
                        <w:noProof/>
                      </w:rPr>
                      <w:fldChar w:fldCharType="begin"/>
                    </w:r>
                    <w:r>
                      <w:rPr>
                        <w:noProof/>
                      </w:rPr>
                      <w:instrText xml:space="preserve"> MERGEFIELD "Место_рассмотрения_и_подведения_итогов" </w:instrText>
                    </w:r>
                    <w:r>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2141263679"/>
                        <w:placeholder>
                          <w:docPart w:val="EC0B9B41BCB04736B19A2598BE9C6F8D"/>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1312937729"/>
                            <w:placeholder>
                              <w:docPart w:val="C378D00181124A618DF7F35B8EAE0CEE"/>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Pr>
                        <w:noProof/>
                      </w:rPr>
                      <w:t xml:space="preserve"> Место_рассмотрения_и_подведения_итогов»</w:t>
                    </w:r>
                    <w:r>
                      <w:rPr>
                        <w:noProof/>
                      </w:rPr>
                      <w:fldChar w:fldCharType="end"/>
                    </w:r>
                  </w:p>
                </w:sdtContent>
              </w:sdt>
            </w:tc>
          </w:tr>
        </w:tbl>
        <w:p w14:paraId="298C85D0" w14:textId="77777777" w:rsidR="002440E7" w:rsidRDefault="00020AF9" w:rsidP="005A7114"/>
      </w:sdtContent>
    </w:sdt>
    <w:p w14:paraId="0EF646AB" w14:textId="77777777" w:rsidR="00845677" w:rsidRDefault="000943A0" w:rsidP="00845677">
      <w:pPr>
        <w:pStyle w:val="affff3"/>
      </w:pPr>
      <w:r w:rsidRPr="002E30A6">
        <w:rPr>
          <w:color w:val="auto"/>
        </w:rPr>
        <w:t>Подавая заявку на участие в закупке, вы соглашаетесь со всеми пол</w:t>
      </w:r>
      <w:r>
        <w:rPr>
          <w:color w:val="auto"/>
        </w:rPr>
        <w:t>ожениями документации о закупке</w:t>
      </w:r>
      <w:r w:rsidR="00E46501">
        <w:t>.</w:t>
      </w:r>
    </w:p>
    <w:p w14:paraId="1901DA40" w14:textId="77777777" w:rsidR="006641A8" w:rsidRDefault="006641A8" w:rsidP="00845677">
      <w:pPr>
        <w:pStyle w:val="af4"/>
      </w:pPr>
    </w:p>
    <w:p w14:paraId="771E91B4" w14:textId="77777777" w:rsidR="00F70B20" w:rsidRPr="006C518D" w:rsidRDefault="00F70B20" w:rsidP="00F70B20">
      <w:pPr>
        <w:pStyle w:val="affff3"/>
        <w:jc w:val="both"/>
        <w:rPr>
          <w:color w:val="FF0000"/>
        </w:rPr>
      </w:pPr>
      <w:r w:rsidRPr="006C518D">
        <w:rPr>
          <w:color w:val="FF0000"/>
        </w:rPr>
        <w:t>В настоящее время существуют ограничения на получение электронных писем с доменов, зарегистрированных в США и странах ЕвроСоюза: .com, .net, .org и т.д. (пример: @gmail.com, @yahoo.com и пр</w:t>
      </w:r>
      <w:r w:rsidRPr="00F70B20">
        <w:rPr>
          <w:color w:val="FF0000"/>
        </w:rPr>
        <w:t>.</w:t>
      </w:r>
      <w:r w:rsidRPr="006C518D">
        <w:rPr>
          <w:color w:val="FF0000"/>
        </w:rPr>
        <w:t>)</w:t>
      </w:r>
    </w:p>
    <w:p w14:paraId="6AC89907" w14:textId="77777777" w:rsidR="00F70B20" w:rsidRPr="00FD5F2A" w:rsidRDefault="00F70B20" w:rsidP="00F70B20">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14:paraId="2CA39E73" w14:textId="77777777" w:rsidR="00A64B0A" w:rsidRPr="00845677" w:rsidRDefault="00A64B0A" w:rsidP="00845677">
      <w:pPr>
        <w:pStyle w:val="af4"/>
      </w:pPr>
    </w:p>
    <w:p w14:paraId="1C0273D4" w14:textId="77777777" w:rsidR="000943A0" w:rsidRPr="002E30A6" w:rsidRDefault="000943A0" w:rsidP="000943A0">
      <w:pPr>
        <w:pStyle w:val="affff3"/>
        <w:rPr>
          <w:color w:val="auto"/>
        </w:rPr>
      </w:pPr>
      <w:r w:rsidRPr="002E30A6">
        <w:rPr>
          <w:color w:val="auto"/>
        </w:rPr>
        <w:t>Горячая линия по вопросам противодействия коррупции и корпоративного мошенничества:</w:t>
      </w:r>
    </w:p>
    <w:p w14:paraId="25223B86" w14:textId="77777777" w:rsidR="00845677" w:rsidRDefault="000943A0" w:rsidP="000943A0">
      <w:pPr>
        <w:pStyle w:val="affff3"/>
        <w:sectPr w:rsidR="00845677" w:rsidSect="00AE11A2">
          <w:footerReference w:type="default" r:id="rId9"/>
          <w:pgSz w:w="11906" w:h="16838"/>
          <w:pgMar w:top="709" w:right="1049" w:bottom="1276" w:left="1418" w:header="567" w:footer="851" w:gutter="0"/>
          <w:cols w:space="708"/>
          <w:docGrid w:linePitch="360"/>
        </w:sectPr>
      </w:pPr>
      <w:r w:rsidRPr="002E30A6">
        <w:rPr>
          <w:color w:val="auto"/>
        </w:rPr>
        <w:t xml:space="preserve">телефон: </w:t>
      </w:r>
      <w:r w:rsidR="006E31A2">
        <w:t>8 (800) 234-56-40; электронная почта: signal@enplus.ru.</w:t>
      </w:r>
    </w:p>
    <w:p w14:paraId="2D523D4D" w14:textId="0B889286" w:rsidR="00BC611E" w:rsidRDefault="009916FD" w:rsidP="00BC611E">
      <w:pPr>
        <w:pStyle w:val="1"/>
      </w:pPr>
      <w:bookmarkStart w:id="5" w:name="_Toc143602462"/>
      <w:r>
        <w:lastRenderedPageBreak/>
        <w:t>3.</w:t>
      </w:r>
      <w:r w:rsidR="00BC611E" w:rsidRPr="00536BD9">
        <w:t xml:space="preserve">Требования к </w:t>
      </w:r>
      <w:r w:rsidR="00BC611E">
        <w:t>предложению участника</w:t>
      </w:r>
      <w:bookmarkEnd w:id="5"/>
    </w:p>
    <w:p w14:paraId="47068099" w14:textId="77777777" w:rsidR="00BC611E" w:rsidRDefault="00BC611E" w:rsidP="00BC611E">
      <w:pPr>
        <w:pStyle w:val="113"/>
      </w:pPr>
      <w:r>
        <w:t>Требования к коммерческому предложению участника</w:t>
      </w:r>
    </w:p>
    <w:permStart w:id="1976370702" w:edGrp="everyone" w:displacedByCustomXml="next"/>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1322AC7ED93F4160955D5F618F045B2B"/>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14:paraId="08EBD35E" w14:textId="77777777" w:rsidTr="00173337">
            <w:trPr>
              <w:tblCellSpacing w:w="42" w:type="dxa"/>
            </w:trPr>
            <w:tc>
              <w:tcPr>
                <w:tcW w:w="775" w:type="dxa"/>
                <w:vAlign w:val="center"/>
              </w:tcPr>
              <w:p w14:paraId="5F804E50"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58494002"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id w:val="1996138216"/>
                <w:placeholder>
                  <w:docPart w:val="4836B1622C68424FA927761DB1EA663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D296A9D" w14:textId="0017117E" w:rsidR="00BC611E" w:rsidRPr="004A11C7" w:rsidRDefault="003B43DE" w:rsidP="00173337">
                    <w:pPr>
                      <w:pStyle w:val="111"/>
                      <w:numPr>
                        <w:ilvl w:val="0"/>
                        <w:numId w:val="0"/>
                      </w:numPr>
                      <w:spacing w:after="0" w:line="240" w:lineRule="auto"/>
                      <w:jc w:val="left"/>
                      <w:rPr>
                        <w:rFonts w:asciiTheme="minorHAnsi" w:hAnsiTheme="minorHAnsi"/>
                      </w:rPr>
                    </w:pPr>
                    <w:r w:rsidRPr="003B43DE">
                      <w:rPr>
                        <w:noProof/>
                      </w:rPr>
                      <w:t>Оказание услуг по техническому диагностированию и экспертизе промышленной безопасности трубопроводов (6 ед.) теплосетей УТС ТЭЦ-9</w:t>
                    </w:r>
                  </w:p>
                </w:tc>
              </w:sdtContent>
            </w:sdt>
          </w:tr>
          <w:tr w:rsidR="00BC611E" w:rsidRPr="00B56B74" w14:paraId="41228244" w14:textId="77777777" w:rsidTr="00173337">
            <w:trPr>
              <w:tblCellSpacing w:w="42" w:type="dxa"/>
            </w:trPr>
            <w:tc>
              <w:tcPr>
                <w:tcW w:w="775" w:type="dxa"/>
                <w:vAlign w:val="center"/>
              </w:tcPr>
              <w:p w14:paraId="5A1877D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7B96F61"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FF2D001" w14:textId="4539E956" w:rsidR="00BC611E" w:rsidRPr="004A11C7" w:rsidRDefault="00020AF9" w:rsidP="004E1CEE">
                <w:pPr>
                  <w:pStyle w:val="111"/>
                  <w:numPr>
                    <w:ilvl w:val="0"/>
                    <w:numId w:val="0"/>
                  </w:numPr>
                  <w:spacing w:after="0" w:line="240" w:lineRule="auto"/>
                  <w:jc w:val="left"/>
                  <w:rPr>
                    <w:rFonts w:asciiTheme="minorHAnsi" w:hAnsiTheme="minorHAnsi"/>
                  </w:rPr>
                </w:pPr>
                <w:sdt>
                  <w:sdtPr>
                    <w:id w:val="746076858"/>
                    <w:placeholder>
                      <w:docPart w:val="EDDF0D71FAE344DFB8012DC7957F1A42"/>
                    </w:placeholder>
                    <w15:color w:val="FFFF00"/>
                  </w:sdtPr>
                  <w:sdtEndPr/>
                  <w:sdtContent>
                    <w:r w:rsidR="00BC611E" w:rsidRPr="004A11C7">
                      <w:rPr>
                        <w:noProof/>
                      </w:rPr>
                      <w:fldChar w:fldCharType="begin"/>
                    </w:r>
                    <w:r w:rsidR="00BC611E" w:rsidRPr="004A11C7">
                      <w:rPr>
                        <w:rFonts w:asciiTheme="minorHAnsi" w:hAnsiTheme="minorHAnsi"/>
                        <w:noProof/>
                      </w:rPr>
                      <w:instrText xml:space="preserve"> MERGEFIELD "Количество_продукции" </w:instrText>
                    </w:r>
                    <w:r w:rsidR="00BC611E" w:rsidRPr="004A11C7">
                      <w:rPr>
                        <w:noProof/>
                      </w:rPr>
                      <w:fldChar w:fldCharType="separate"/>
                    </w:r>
                    <w:r w:rsidR="0079741D">
                      <w:rPr>
                        <w:rFonts w:asciiTheme="minorHAnsi" w:hAnsiTheme="minorHAnsi"/>
                        <w:noProof/>
                      </w:rPr>
                      <w:t>1</w:t>
                    </w:r>
                    <w:r w:rsidR="00BC611E" w:rsidRPr="004A11C7">
                      <w:rPr>
                        <w:noProof/>
                      </w:rPr>
                      <w:fldChar w:fldCharType="end"/>
                    </w:r>
                  </w:sdtContent>
                </w:sdt>
              </w:p>
            </w:tc>
          </w:tr>
          <w:tr w:rsidR="00BC611E" w:rsidRPr="00B56B74" w14:paraId="65347AAA" w14:textId="77777777" w:rsidTr="00173337">
            <w:trPr>
              <w:tblCellSpacing w:w="42" w:type="dxa"/>
            </w:trPr>
            <w:tc>
              <w:tcPr>
                <w:tcW w:w="775" w:type="dxa"/>
                <w:vAlign w:val="center"/>
              </w:tcPr>
              <w:p w14:paraId="63EC449D"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A113A09"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5984723A0FDD400096DDE4F4B1FED33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1EC66E8" w14:textId="06F1DA4C" w:rsidR="00BC611E" w:rsidRPr="004A11C7" w:rsidRDefault="00020AF9" w:rsidP="00173337">
                    <w:pPr>
                      <w:pStyle w:val="111"/>
                      <w:numPr>
                        <w:ilvl w:val="0"/>
                        <w:numId w:val="0"/>
                      </w:numPr>
                      <w:spacing w:after="0" w:line="240" w:lineRule="auto"/>
                      <w:jc w:val="left"/>
                      <w:rPr>
                        <w:rFonts w:asciiTheme="minorHAnsi" w:hAnsiTheme="minorHAnsi"/>
                      </w:rPr>
                    </w:pPr>
                    <w:sdt>
                      <w:sdtPr>
                        <w:alias w:val="Адрес местонахождения (юр. адрес) заказчика"/>
                        <w:tag w:val="Адрес местонахождения (юр. адрес) заказчика"/>
                        <w:id w:val="-546756916"/>
                        <w:placeholder>
                          <w:docPart w:val="66B5AD575AC24DC8AD8AC0618B3CD8BC"/>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1077130247"/>
                            <w:placeholder>
                              <w:docPart w:val="CD15231087F943ABBAF80FC3A8DABAA3"/>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sidRPr="004A11C7">
                      <w:t xml:space="preserve"> </w:t>
                    </w:r>
                  </w:p>
                </w:tc>
              </w:sdtContent>
            </w:sdt>
          </w:tr>
          <w:tr w:rsidR="00C4575E" w:rsidRPr="00C4575E" w14:paraId="14BB09E8" w14:textId="77777777" w:rsidTr="00F51B5E">
            <w:trPr>
              <w:tblCellSpacing w:w="42" w:type="dxa"/>
            </w:trPr>
            <w:tc>
              <w:tcPr>
                <w:tcW w:w="775" w:type="dxa"/>
                <w:vAlign w:val="center"/>
              </w:tcPr>
              <w:p w14:paraId="2952C84B" w14:textId="77777777" w:rsidR="00C4575E" w:rsidRPr="00B56B74" w:rsidRDefault="00C4575E" w:rsidP="00F51B5E">
                <w:pPr>
                  <w:pStyle w:val="111"/>
                  <w:rPr>
                    <w:rFonts w:asciiTheme="minorHAnsi" w:hAnsiTheme="minorHAnsi"/>
                  </w:rPr>
                </w:pPr>
              </w:p>
            </w:tc>
            <w:tc>
              <w:tcPr>
                <w:tcW w:w="2893" w:type="dxa"/>
                <w:tcMar>
                  <w:left w:w="85" w:type="dxa"/>
                </w:tcMar>
                <w:vAlign w:val="center"/>
              </w:tcPr>
              <w:p w14:paraId="67DAAB60" w14:textId="77777777" w:rsidR="00C4575E" w:rsidRPr="00C4575E" w:rsidRDefault="00C4575E" w:rsidP="00F51B5E">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AED82AD" w14:textId="67394BB7" w:rsidR="00C4575E" w:rsidRPr="00C4575E" w:rsidRDefault="00830434" w:rsidP="00F51B5E">
                <w:pPr>
                  <w:pStyle w:val="111"/>
                  <w:numPr>
                    <w:ilvl w:val="0"/>
                    <w:numId w:val="0"/>
                  </w:numPr>
                  <w:spacing w:after="0" w:line="240" w:lineRule="auto"/>
                  <w:jc w:val="left"/>
                  <w:rPr>
                    <w:rFonts w:asciiTheme="minorHAnsi" w:hAnsiTheme="minorHAnsi"/>
                  </w:rPr>
                </w:pPr>
                <w:r>
                  <w:t>с</w:t>
                </w:r>
                <w:r w:rsidR="003B43DE">
                  <w:t xml:space="preserve"> даты заключения договора до полного исполнения обязательств</w:t>
                </w:r>
              </w:p>
            </w:tc>
          </w:tr>
          <w:tr w:rsidR="00C4575E" w:rsidRPr="00B56B74" w14:paraId="678E28C5" w14:textId="77777777" w:rsidTr="00F51B5E">
            <w:trPr>
              <w:tblCellSpacing w:w="42" w:type="dxa"/>
            </w:trPr>
            <w:tc>
              <w:tcPr>
                <w:tcW w:w="775" w:type="dxa"/>
                <w:vAlign w:val="center"/>
              </w:tcPr>
              <w:p w14:paraId="6677C1B3" w14:textId="77777777" w:rsidR="00C4575E" w:rsidRPr="00C4575E" w:rsidRDefault="00C4575E" w:rsidP="00F51B5E">
                <w:pPr>
                  <w:pStyle w:val="111"/>
                  <w:rPr>
                    <w:rFonts w:asciiTheme="minorHAnsi" w:hAnsiTheme="minorHAnsi"/>
                  </w:rPr>
                </w:pPr>
              </w:p>
            </w:tc>
            <w:tc>
              <w:tcPr>
                <w:tcW w:w="2893" w:type="dxa"/>
                <w:tcMar>
                  <w:left w:w="85" w:type="dxa"/>
                </w:tcMar>
                <w:vAlign w:val="center"/>
              </w:tcPr>
              <w:p w14:paraId="1B4EE79E" w14:textId="77777777" w:rsidR="00C4575E" w:rsidRPr="00C4575E" w:rsidRDefault="00C4575E" w:rsidP="00F51B5E">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сроки) выполнения работ (оказания услуг)</w:t>
                </w:r>
              </w:p>
            </w:tc>
            <w:sdt>
              <w:sdtPr>
                <w:id w:val="509108617"/>
                <w:placeholder>
                  <w:docPart w:val="0258EDF935064DC18941F5441045EE1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D1847FA" w14:textId="2D10DFEE" w:rsidR="00C4575E" w:rsidRPr="002C5180" w:rsidRDefault="00C4575E" w:rsidP="00F51B5E">
                    <w:pPr>
                      <w:pStyle w:val="111"/>
                      <w:numPr>
                        <w:ilvl w:val="0"/>
                        <w:numId w:val="0"/>
                      </w:numPr>
                      <w:spacing w:after="0" w:line="240" w:lineRule="auto"/>
                      <w:jc w:val="left"/>
                      <w:rPr>
                        <w:rFonts w:asciiTheme="minorHAnsi" w:hAnsiTheme="minorHAnsi"/>
                      </w:rPr>
                    </w:pPr>
                    <w:r w:rsidRPr="00C4575E">
                      <w:fldChar w:fldCharType="begin"/>
                    </w:r>
                    <w:r w:rsidRPr="00C4575E">
                      <w:rPr>
                        <w:rFonts w:asciiTheme="minorHAnsi" w:hAnsiTheme="minorHAnsi"/>
                      </w:rPr>
                      <w:instrText xml:space="preserve"> MERGEFIELD "Условия_и_сроки_поставки" </w:instrText>
                    </w:r>
                    <w:r w:rsidRPr="00C4575E">
                      <w:fldChar w:fldCharType="separate"/>
                    </w:r>
                    <w:r w:rsidR="003B43DE">
                      <w:rPr>
                        <w:rFonts w:asciiTheme="minorHAnsi" w:hAnsiTheme="minorHAnsi"/>
                        <w:noProof/>
                      </w:rPr>
                      <w:t xml:space="preserve">с даты заключения договора по </w:t>
                    </w:r>
                    <w:r w:rsidR="00EA29DC">
                      <w:rPr>
                        <w:rFonts w:asciiTheme="minorHAnsi" w:hAnsiTheme="minorHAnsi"/>
                        <w:noProof/>
                      </w:rPr>
                      <w:t>30</w:t>
                    </w:r>
                    <w:r w:rsidR="0079741D">
                      <w:rPr>
                        <w:rFonts w:asciiTheme="minorHAnsi" w:hAnsiTheme="minorHAnsi"/>
                        <w:noProof/>
                      </w:rPr>
                      <w:t>.</w:t>
                    </w:r>
                    <w:r w:rsidR="00EA29DC">
                      <w:rPr>
                        <w:rFonts w:asciiTheme="minorHAnsi" w:hAnsiTheme="minorHAnsi"/>
                        <w:noProof/>
                      </w:rPr>
                      <w:t>09</w:t>
                    </w:r>
                    <w:r w:rsidR="0079741D">
                      <w:rPr>
                        <w:rFonts w:asciiTheme="minorHAnsi" w:hAnsiTheme="minorHAnsi"/>
                        <w:noProof/>
                      </w:rPr>
                      <w:t>.2024</w:t>
                    </w:r>
                    <w:r w:rsidRPr="00C4575E">
                      <w:fldChar w:fldCharType="end"/>
                    </w:r>
                  </w:p>
                </w:tc>
              </w:sdtContent>
            </w:sdt>
          </w:tr>
          <w:tr w:rsidR="00340768" w:rsidRPr="004A11C7" w14:paraId="020D1C40" w14:textId="77777777" w:rsidTr="00DD77B3">
            <w:trPr>
              <w:tblCellSpacing w:w="42" w:type="dxa"/>
            </w:trPr>
            <w:tc>
              <w:tcPr>
                <w:tcW w:w="775" w:type="dxa"/>
                <w:vAlign w:val="center"/>
              </w:tcPr>
              <w:p w14:paraId="53BEFD6F" w14:textId="77777777" w:rsidR="00340768" w:rsidRPr="00B56B74" w:rsidRDefault="00340768" w:rsidP="00DD77B3">
                <w:pPr>
                  <w:pStyle w:val="111"/>
                  <w:rPr>
                    <w:rFonts w:asciiTheme="minorHAnsi" w:hAnsiTheme="minorHAnsi"/>
                  </w:rPr>
                </w:pPr>
              </w:p>
            </w:tc>
            <w:tc>
              <w:tcPr>
                <w:tcW w:w="2893" w:type="dxa"/>
                <w:tcMar>
                  <w:left w:w="85" w:type="dxa"/>
                </w:tcMar>
                <w:vAlign w:val="center"/>
              </w:tcPr>
              <w:p w14:paraId="610D6C6E" w14:textId="77777777" w:rsidR="00340768" w:rsidRPr="00B56B74" w:rsidRDefault="00340768" w:rsidP="00DD77B3">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B05A162" w14:textId="16E6FA8A" w:rsidR="00340768" w:rsidRPr="009D3B85" w:rsidRDefault="00340768" w:rsidP="00DD77B3">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rsidR="00020AF9">
                  <w:fldChar w:fldCharType="separate"/>
                </w:r>
                <w:r>
                  <w:fldChar w:fldCharType="end"/>
                </w:r>
                <w:r w:rsidR="009D3B85">
                  <w:t>согласно техническому  заданию</w:t>
                </w:r>
              </w:p>
            </w:tc>
          </w:tr>
          <w:tr w:rsidR="00BC611E" w:rsidRPr="00B56B74" w14:paraId="357550C7" w14:textId="77777777" w:rsidTr="00173337">
            <w:trPr>
              <w:tblCellSpacing w:w="42" w:type="dxa"/>
            </w:trPr>
            <w:tc>
              <w:tcPr>
                <w:tcW w:w="775" w:type="dxa"/>
                <w:vAlign w:val="center"/>
              </w:tcPr>
              <w:p w14:paraId="4C016917"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D2966C8"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Цена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858E5D0" w14:textId="4ACC7DBE" w:rsidR="00BC611E" w:rsidRPr="00440E1F" w:rsidRDefault="00BC64F8" w:rsidP="008B4448">
                <w:pPr>
                  <w:pStyle w:val="111"/>
                  <w:numPr>
                    <w:ilvl w:val="0"/>
                    <w:numId w:val="0"/>
                  </w:numPr>
                  <w:spacing w:after="0" w:line="240" w:lineRule="auto"/>
                  <w:jc w:val="left"/>
                  <w:rPr>
                    <w:rFonts w:asciiTheme="minorHAnsi" w:hAnsiTheme="minorHAnsi"/>
                  </w:rPr>
                </w:pPr>
                <w:r>
                  <w:t>866 833</w:t>
                </w:r>
                <w:r w:rsidR="00D77B47">
                  <w:t>,00</w:t>
                </w:r>
                <w:r w:rsidR="008B4448" w:rsidRPr="00440E1F">
                  <w:t xml:space="preserve"> </w:t>
                </w:r>
                <w:sdt>
                  <w:sdtPr>
                    <w:id w:val="1180080479"/>
                    <w:placeholder>
                      <w:docPart w:val="990183E24DFD4A7E9877ED703AADEF01"/>
                    </w:placeholder>
                    <w15:color w:val="FFFF00"/>
                    <w:comboBox>
                      <w:listItem w:displayText="рублей" w:value="рублей"/>
                      <w:listItem w:displayText="долларов" w:value="долларов"/>
                      <w:listItem w:displayText="евро" w:value="евро"/>
                    </w:comboBox>
                  </w:sdtPr>
                  <w:sdtEndPr/>
                  <w:sdtContent>
                    <w:r w:rsidR="008B4448">
                      <w:t>рублей</w:t>
                    </w:r>
                  </w:sdtContent>
                </w:sdt>
                <w:r w:rsidR="008B4448" w:rsidRPr="00212FD0">
                  <w:t xml:space="preserve"> </w:t>
                </w:r>
                <w:sdt>
                  <w:sdtPr>
                    <w:id w:val="576947419"/>
                    <w:placeholder>
                      <w:docPart w:val="4521148D2DCC4482A392EDADE70FD3B1"/>
                    </w:placeholder>
                    <w15:color w:val="FFFF00"/>
                    <w:comboBox>
                      <w:listItem w:displayText="без учета НДС" w:value="без учета НДС"/>
                      <w:listItem w:displayText="с учетом НДС" w:value="с учетом НДС"/>
                    </w:comboBox>
                  </w:sdtPr>
                  <w:sdtEndPr/>
                  <w:sdtContent>
                    <w:r w:rsidR="008B4448">
                      <w:t>без учета НДС</w:t>
                    </w:r>
                  </w:sdtContent>
                </w:sdt>
              </w:p>
            </w:tc>
          </w:tr>
          <w:tr w:rsidR="00BC611E" w:rsidRPr="00B56B74" w14:paraId="33742B8C" w14:textId="77777777" w:rsidTr="00173337">
            <w:trPr>
              <w:tblCellSpacing w:w="42" w:type="dxa"/>
            </w:trPr>
            <w:tc>
              <w:tcPr>
                <w:tcW w:w="775" w:type="dxa"/>
                <w:vAlign w:val="center"/>
              </w:tcPr>
              <w:p w14:paraId="70A8B19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12B0E843"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99E43B938EE948D2B9716B01DF392E5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7CB0B10" w14:textId="4D0EBFF0"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sidR="0079741D">
                      <w:rPr>
                        <w:rFonts w:asciiTheme="minorHAnsi" w:hAnsiTheme="minorHAnsi"/>
                        <w:noProof/>
                      </w:rPr>
                      <w:t>безналичный расчет денежными средствами</w:t>
                    </w:r>
                    <w:r w:rsidRPr="004A11C7">
                      <w:rPr>
                        <w:noProof/>
                      </w:rPr>
                      <w:fldChar w:fldCharType="end"/>
                    </w:r>
                  </w:p>
                </w:tc>
              </w:sdtContent>
            </w:sdt>
          </w:tr>
          <w:tr w:rsidR="00BC611E" w:rsidRPr="00B56B74" w14:paraId="1D9A1EF2" w14:textId="77777777" w:rsidTr="00173337">
            <w:trPr>
              <w:tblCellSpacing w:w="42" w:type="dxa"/>
            </w:trPr>
            <w:tc>
              <w:tcPr>
                <w:tcW w:w="775" w:type="dxa"/>
                <w:vAlign w:val="center"/>
              </w:tcPr>
              <w:p w14:paraId="0AB75F52"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37D08EE0"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C96344FC2D5D418689EBC47382F77963"/>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7060928" w14:textId="51463699"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0079741D">
                      <w:rPr>
                        <w:rFonts w:asciiTheme="minorHAnsi" w:hAnsiTheme="minorHAnsi"/>
                        <w:noProof/>
                      </w:rPr>
                      <w:t>7 рабочих дней</w:t>
                    </w:r>
                    <w:r w:rsidRPr="004A11C7">
                      <w:rPr>
                        <w:noProof/>
                      </w:rPr>
                      <w:fldChar w:fldCharType="end"/>
                    </w:r>
                  </w:p>
                </w:tc>
              </w:sdtContent>
            </w:sdt>
          </w:tr>
          <w:tr w:rsidR="00BC611E" w:rsidRPr="00B56B74" w14:paraId="1B892D02" w14:textId="77777777" w:rsidTr="00173337">
            <w:trPr>
              <w:tblCellSpacing w:w="42" w:type="dxa"/>
            </w:trPr>
            <w:tc>
              <w:tcPr>
                <w:tcW w:w="775" w:type="dxa"/>
                <w:vAlign w:val="center"/>
              </w:tcPr>
              <w:p w14:paraId="3CA1F478"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2C2C6F2B"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5040EF9E5D9C409C87505D5DD07FB6C4"/>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FB19AB7" w14:textId="6A9ACAE4" w:rsidR="00BC611E" w:rsidRPr="004A11C7" w:rsidRDefault="0079741D" w:rsidP="00173337">
                    <w:pPr>
                      <w:pStyle w:val="111"/>
                      <w:numPr>
                        <w:ilvl w:val="0"/>
                        <w:numId w:val="0"/>
                      </w:numPr>
                      <w:spacing w:after="0" w:line="240" w:lineRule="auto"/>
                      <w:jc w:val="left"/>
                      <w:rPr>
                        <w:rFonts w:asciiTheme="minorHAnsi" w:hAnsiTheme="minorHAnsi"/>
                      </w:rPr>
                    </w:pPr>
                    <w:r>
                      <w:rPr>
                        <w:noProof/>
                      </w:rPr>
                      <w:t xml:space="preserve">С даты подписания акта сдачи-приемки услуг </w:t>
                    </w:r>
                  </w:p>
                </w:tc>
              </w:sdtContent>
            </w:sdt>
          </w:tr>
          <w:tr w:rsidR="00BC611E" w:rsidRPr="00B56B74" w14:paraId="4B6AFEAA" w14:textId="77777777" w:rsidTr="00173337">
            <w:trPr>
              <w:tblCellSpacing w:w="42" w:type="dxa"/>
            </w:trPr>
            <w:tc>
              <w:tcPr>
                <w:tcW w:w="775" w:type="dxa"/>
                <w:vAlign w:val="center"/>
              </w:tcPr>
              <w:p w14:paraId="789066FC"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56CBD9C4"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CA83BEB3BABF410FAF558B58BEB6E286"/>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56E16BB" w14:textId="3C7C7D6A"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"Состав_цены_договора" </w:instrText>
                    </w:r>
                    <w:r w:rsidR="00020AF9">
                      <w:rPr>
                        <w:noProof/>
                      </w:rPr>
                      <w:fldChar w:fldCharType="separate"/>
                    </w:r>
                    <w:r w:rsidRPr="004A11C7">
                      <w:rPr>
                        <w:noProof/>
                      </w:rPr>
                      <w:fldChar w:fldCharType="end"/>
                    </w:r>
                    <w:r w:rsidR="002E3260">
                      <w:rPr>
                        <w:noProof/>
                      </w:rPr>
                      <w:t>локальн</w:t>
                    </w:r>
                    <w:r w:rsidR="002044EF">
                      <w:rPr>
                        <w:noProof/>
                      </w:rPr>
                      <w:t xml:space="preserve">ый </w:t>
                    </w:r>
                    <w:r w:rsidR="002E3260">
                      <w:rPr>
                        <w:noProof/>
                      </w:rPr>
                      <w:t xml:space="preserve"> смет</w:t>
                    </w:r>
                    <w:r w:rsidR="002044EF">
                      <w:rPr>
                        <w:noProof/>
                      </w:rPr>
                      <w:t>ный расчет</w:t>
                    </w:r>
                  </w:p>
                </w:tc>
              </w:sdtContent>
            </w:sdt>
          </w:tr>
          <w:tr w:rsidR="00BC611E" w:rsidRPr="00B56B74" w14:paraId="3B5F5A56" w14:textId="77777777" w:rsidTr="00173337">
            <w:trPr>
              <w:tblCellSpacing w:w="42" w:type="dxa"/>
            </w:trPr>
            <w:tc>
              <w:tcPr>
                <w:tcW w:w="775" w:type="dxa"/>
                <w:vAlign w:val="center"/>
              </w:tcPr>
              <w:p w14:paraId="62B8ADD3"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1F17156"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sidR="00371BF2">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sidR="00371BF2">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695C97C" w14:textId="77485450" w:rsidR="00BC611E" w:rsidRPr="004A11C7" w:rsidRDefault="00020AF9" w:rsidP="00173337">
                <w:pPr>
                  <w:pStyle w:val="111"/>
                  <w:numPr>
                    <w:ilvl w:val="0"/>
                    <w:numId w:val="0"/>
                  </w:numPr>
                  <w:spacing w:after="0" w:line="240" w:lineRule="auto"/>
                  <w:jc w:val="left"/>
                  <w:rPr>
                    <w:rFonts w:asciiTheme="minorHAnsi" w:hAnsiTheme="minorHAnsi"/>
                  </w:rPr>
                </w:pPr>
                <w:sdt>
                  <w:sdtPr>
                    <w:id w:val="-876460353"/>
                    <w:placeholder>
                      <w:docPart w:val="FF2C9EBED73842C5B401F76B9E7C3950"/>
                    </w:placeholder>
                    <w15:color w:val="FFFF00"/>
                  </w:sdtPr>
                  <w:sdtEndPr/>
                  <w:sdtContent>
                    <w:r w:rsidR="0079741D">
                      <w:t>отсутствует</w:t>
                    </w:r>
                  </w:sdtContent>
                </w:sdt>
              </w:p>
            </w:tc>
          </w:tr>
          <w:tr w:rsidR="00C4575E" w:rsidRPr="00B56B74" w14:paraId="62835F45" w14:textId="77777777" w:rsidTr="00DD77B3">
            <w:trPr>
              <w:tblCellSpacing w:w="42" w:type="dxa"/>
            </w:trPr>
            <w:tc>
              <w:tcPr>
                <w:tcW w:w="775" w:type="dxa"/>
                <w:vAlign w:val="center"/>
              </w:tcPr>
              <w:p w14:paraId="5419693C" w14:textId="77777777" w:rsidR="00C4575E" w:rsidRPr="00B56B74" w:rsidRDefault="00C4575E" w:rsidP="00C4575E">
                <w:pPr>
                  <w:pStyle w:val="111"/>
                </w:pPr>
              </w:p>
            </w:tc>
            <w:tc>
              <w:tcPr>
                <w:tcW w:w="2893" w:type="dxa"/>
                <w:tcMar>
                  <w:left w:w="85" w:type="dxa"/>
                </w:tcMar>
                <w:vAlign w:val="center"/>
              </w:tcPr>
              <w:p w14:paraId="6DE71463" w14:textId="77777777" w:rsidR="00C4575E" w:rsidRPr="00C4575E" w:rsidRDefault="00C4575E" w:rsidP="00C4575E">
                <w:pPr>
                  <w:pStyle w:val="afffff"/>
                  <w:jc w:val="both"/>
                  <w:rPr>
                    <w:rFonts w:asciiTheme="minorHAnsi" w:hAnsiTheme="minorHAnsi"/>
                    <w:sz w:val="20"/>
                  </w:rPr>
                </w:pPr>
                <w:r w:rsidRPr="00C4575E">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50601E4" w14:textId="6B6C08B4" w:rsidR="00C4575E" w:rsidRPr="002C5180" w:rsidRDefault="00C4575E" w:rsidP="00C4575E">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0079741D">
                  <w:rPr>
                    <w:rFonts w:asciiTheme="minorHAnsi" w:hAnsiTheme="minorHAnsi"/>
                    <w:noProof/>
                  </w:rPr>
                  <w:t>30%</w:t>
                </w:r>
                <w:r w:rsidRPr="002C5180">
                  <w:rPr>
                    <w:noProof/>
                  </w:rPr>
                  <w:fldChar w:fldCharType="end"/>
                </w:r>
              </w:p>
            </w:tc>
          </w:tr>
          <w:tr w:rsidR="004D52E3" w:rsidRPr="00B56B74" w14:paraId="28A7EC7F" w14:textId="77777777" w:rsidTr="00017157">
            <w:trPr>
              <w:tblCellSpacing w:w="42" w:type="dxa"/>
            </w:trPr>
            <w:tc>
              <w:tcPr>
                <w:tcW w:w="775" w:type="dxa"/>
                <w:vAlign w:val="center"/>
              </w:tcPr>
              <w:p w14:paraId="64EAB2EE" w14:textId="77777777" w:rsidR="004D52E3" w:rsidRPr="00B56B74" w:rsidRDefault="004D52E3" w:rsidP="00017157">
                <w:pPr>
                  <w:pStyle w:val="111"/>
                </w:pPr>
              </w:p>
            </w:tc>
            <w:tc>
              <w:tcPr>
                <w:tcW w:w="2893" w:type="dxa"/>
                <w:tcMar>
                  <w:left w:w="85" w:type="dxa"/>
                </w:tcMar>
                <w:vAlign w:val="center"/>
              </w:tcPr>
              <w:p w14:paraId="1ADF3EA3" w14:textId="77777777" w:rsidR="004D52E3" w:rsidRPr="002C5180" w:rsidRDefault="004D52E3" w:rsidP="00017157">
                <w:pPr>
                  <w:pStyle w:val="afffff"/>
                  <w:jc w:val="both"/>
                  <w:rPr>
                    <w:rFonts w:asciiTheme="minorHAnsi" w:hAnsiTheme="minorHAnsi"/>
                    <w:sz w:val="20"/>
                  </w:rPr>
                </w:pPr>
                <w:r>
                  <w:rPr>
                    <w:rFonts w:asciiTheme="minorHAnsi" w:hAnsiTheme="minorHAnsi" w:cs="Calibri"/>
                    <w:color w:val="000000"/>
                    <w:sz w:val="20"/>
                  </w:rPr>
                  <w:t>Срок действия оферты</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172B575" w14:textId="55A5E733" w:rsidR="004D52E3" w:rsidRPr="002C5180" w:rsidRDefault="004D52E3" w:rsidP="00017157">
                <w:pPr>
                  <w:pStyle w:val="111"/>
                  <w:numPr>
                    <w:ilvl w:val="0"/>
                    <w:numId w:val="0"/>
                  </w:numPr>
                  <w:spacing w:after="0" w:line="240" w:lineRule="auto"/>
                  <w:jc w:val="left"/>
                  <w:rPr>
                    <w:rFonts w:asciiTheme="minorHAnsi" w:hAnsiTheme="minorHAnsi"/>
                    <w:noProof/>
                  </w:rPr>
                </w:pPr>
                <w:r>
                  <w:rPr>
                    <w:noProof/>
                  </w:rPr>
                  <w:fldChar w:fldCharType="begin"/>
                </w:r>
                <w:r>
                  <w:rPr>
                    <w:noProof/>
                  </w:rPr>
                  <w:instrText xml:space="preserve"> MERGEFIELD Срок_оферты </w:instrText>
                </w:r>
                <w:r>
                  <w:rPr>
                    <w:noProof/>
                  </w:rPr>
                  <w:fldChar w:fldCharType="separate"/>
                </w:r>
                <w:r w:rsidR="0003406A">
                  <w:rPr>
                    <w:noProof/>
                  </w:rPr>
                  <w:t>Срок</w:t>
                </w:r>
                <w:r w:rsidR="0079741D">
                  <w:rPr>
                    <w:noProof/>
                  </w:rPr>
                  <w:t xml:space="preserve"> до 90 календарных дней </w:t>
                </w:r>
                <w:r w:rsidR="0003406A">
                  <w:rPr>
                    <w:noProof/>
                  </w:rPr>
                  <w:t>оферты</w:t>
                </w:r>
                <w:r>
                  <w:rPr>
                    <w:noProof/>
                  </w:rPr>
                  <w:fldChar w:fldCharType="end"/>
                </w:r>
              </w:p>
            </w:tc>
          </w:tr>
          <w:tr w:rsidR="004E5982" w:rsidRPr="00B56B74" w14:paraId="7A23AD96" w14:textId="77777777" w:rsidTr="00AF622A">
            <w:trPr>
              <w:tblCellSpacing w:w="42" w:type="dxa"/>
            </w:trPr>
            <w:tc>
              <w:tcPr>
                <w:tcW w:w="775" w:type="dxa"/>
                <w:vAlign w:val="center"/>
              </w:tcPr>
              <w:p w14:paraId="4D28974F" w14:textId="77777777" w:rsidR="004E5982" w:rsidRPr="00B56B74" w:rsidRDefault="004E5982" w:rsidP="00AF622A">
                <w:pPr>
                  <w:pStyle w:val="111"/>
                </w:pPr>
              </w:p>
            </w:tc>
            <w:tc>
              <w:tcPr>
                <w:tcW w:w="2893" w:type="dxa"/>
                <w:tcMar>
                  <w:left w:w="85" w:type="dxa"/>
                </w:tcMar>
                <w:vAlign w:val="center"/>
              </w:tcPr>
              <w:p w14:paraId="29418881" w14:textId="77777777" w:rsidR="004E5982" w:rsidRPr="002C5180" w:rsidRDefault="004E5982" w:rsidP="00AF622A">
                <w:pPr>
                  <w:pStyle w:val="afffff"/>
                  <w:jc w:val="both"/>
                  <w:rPr>
                    <w:rFonts w:cs="Calibri"/>
                    <w:color w:val="000000"/>
                  </w:rPr>
                </w:pPr>
                <w:r w:rsidRPr="00CC4635">
                  <w:rPr>
                    <w:rFonts w:asciiTheme="minorHAnsi" w:hAnsiTheme="minorHAnsi" w:cs="Calibri"/>
                    <w:color w:val="000000"/>
                    <w:sz w:val="2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21E9414" w14:textId="7766366A" w:rsidR="004E5982" w:rsidRPr="002C5180" w:rsidRDefault="004E5982" w:rsidP="00AF622A">
                <w:pPr>
                  <w:pStyle w:val="111"/>
                  <w:numPr>
                    <w:ilvl w:val="0"/>
                    <w:numId w:val="0"/>
                  </w:numPr>
                  <w:spacing w:after="0" w:line="240" w:lineRule="auto"/>
                  <w:jc w:val="left"/>
                  <w:rPr>
                    <w:noProof/>
                  </w:rPr>
                </w:pPr>
                <w:r>
                  <w:rPr>
                    <w:noProof/>
                  </w:rPr>
                  <w:fldChar w:fldCharType="begin"/>
                </w:r>
                <w:r>
                  <w:rPr>
                    <w:noProof/>
                  </w:rPr>
                  <w:instrText xml:space="preserve"> MERGEFIELD Иные_Требования_к_предложениям </w:instrText>
                </w:r>
                <w:r>
                  <w:rPr>
                    <w:noProof/>
                  </w:rPr>
                  <w:fldChar w:fldCharType="separate"/>
                </w:r>
                <w:r w:rsidR="0079741D">
                  <w:rPr>
                    <w:noProof/>
                  </w:rPr>
                  <w:t>нет</w:t>
                </w:r>
                <w:r>
                  <w:rPr>
                    <w:noProof/>
                  </w:rPr>
                  <w:fldChar w:fldCharType="end"/>
                </w:r>
              </w:p>
            </w:tc>
          </w:tr>
        </w:tbl>
      </w:sdtContent>
    </w:sdt>
    <w:permEnd w:id="1976370702"/>
    <w:p w14:paraId="45C74A07" w14:textId="00844173" w:rsidR="00BC611E" w:rsidRPr="000A2007" w:rsidRDefault="00BC611E" w:rsidP="00BC611E">
      <w:pPr>
        <w:pStyle w:val="113"/>
      </w:pPr>
      <w:r>
        <w:t>Требования б</w:t>
      </w:r>
      <w:r w:rsidRPr="000A2007">
        <w:t>езопасност</w:t>
      </w:r>
      <w:r>
        <w:t>и</w:t>
      </w:r>
    </w:p>
    <w:permStart w:id="2059607568" w:edGrp="everyone" w:displacedByCustomXml="next"/>
    <w:sdt>
      <w:sdtPr>
        <w:alias w:val="Требования к безопасности"/>
        <w:tag w:val="Требования к безопасности"/>
        <w:id w:val="677928854"/>
        <w:placeholder>
          <w:docPart w:val="7430FC548DFF42C89626430EECE01733"/>
        </w:placeholder>
        <w15:color w:val="FFFF00"/>
      </w:sdtPr>
      <w:sdtEndPr/>
      <w:sdtContent>
        <w:p w14:paraId="096FD62C" w14:textId="50A04C05"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F46879">
            <w:rPr>
              <w:noProof/>
            </w:rPr>
            <w:t>Согласно</w:t>
          </w:r>
          <w:r w:rsidR="002E3260">
            <w:rPr>
              <w:noProof/>
            </w:rPr>
            <w:t xml:space="preserve"> Приложению </w:t>
          </w:r>
          <w:r w:rsidR="00F46879">
            <w:rPr>
              <w:noProof/>
            </w:rPr>
            <w:t xml:space="preserve"> №3 Закупочной Документации</w:t>
          </w:r>
          <w:r w:rsidR="0003406A">
            <w:rPr>
              <w:noProof/>
            </w:rPr>
            <w:t>»</w:t>
          </w:r>
          <w:r>
            <w:rPr>
              <w:noProof/>
            </w:rPr>
            <w:fldChar w:fldCharType="end"/>
          </w:r>
        </w:p>
      </w:sdtContent>
    </w:sdt>
    <w:permEnd w:id="2059607568" w:displacedByCustomXml="prev"/>
    <w:p w14:paraId="2278117B" w14:textId="77777777" w:rsidR="00BC611E" w:rsidRDefault="00BC611E" w:rsidP="00BC611E">
      <w:pPr>
        <w:pStyle w:val="113"/>
      </w:pPr>
      <w:r>
        <w:lastRenderedPageBreak/>
        <w:t xml:space="preserve">Требования </w:t>
      </w:r>
      <w:r w:rsidR="000943A0">
        <w:t>иные</w:t>
      </w:r>
    </w:p>
    <w:permStart w:id="704729404" w:edGrp="everyone" w:displacedByCustomXml="next"/>
    <w:sdt>
      <w:sdtPr>
        <w:alias w:val="Требования к техническому предложению"/>
        <w:tag w:val="Требования к техническому предложению"/>
        <w:id w:val="-2981099"/>
        <w:lock w:val="sdtLocked"/>
        <w:placeholder>
          <w:docPart w:val="1322AC7ED93F4160955D5F618F045B2B"/>
        </w:placeholder>
        <w15:color w:val="FFFF00"/>
      </w:sdtPr>
      <w:sdtEndPr/>
      <w:sdtContent>
        <w:p w14:paraId="734357B3" w14:textId="2817FEC5" w:rsidR="00A26DCD" w:rsidRDefault="00A26DCD" w:rsidP="00A26DCD">
          <w:pPr>
            <w:pStyle w:val="1113"/>
          </w:pPr>
          <w:r>
            <w:t xml:space="preserve">Товары </w:t>
          </w:r>
          <w:r w:rsidR="00F46879">
            <w:t>-не требуется</w:t>
          </w:r>
          <w:r>
            <w:t>.</w:t>
          </w:r>
        </w:p>
        <w:p w14:paraId="79885AD2" w14:textId="77777777" w:rsidR="00BC611E" w:rsidRDefault="00A26DCD" w:rsidP="009B2AFD">
          <w:pPr>
            <w:pStyle w:val="1113"/>
          </w:pPr>
          <w:r>
            <w:t>Требования к продукции представлены в техническом задании, дефектной ведомости, сметной документации, других документах, описывающих требования к такой продукции, и прилагаемых к настоящей документации о закупке</w:t>
          </w:r>
          <w:r w:rsidR="00BC611E">
            <w:t>.</w:t>
          </w:r>
        </w:p>
      </w:sdtContent>
    </w:sdt>
    <w:permEnd w:id="704729404" w:displacedByCustomXml="prev"/>
    <w:p w14:paraId="7F112099" w14:textId="77777777" w:rsidR="00BA5F6B" w:rsidRDefault="00BA5F6B" w:rsidP="00353922">
      <w:pPr>
        <w:pStyle w:val="1113"/>
        <w:numPr>
          <w:ilvl w:val="0"/>
          <w:numId w:val="0"/>
        </w:numPr>
        <w:sectPr w:rsidR="00BA5F6B" w:rsidSect="00243AC8">
          <w:footerReference w:type="default" r:id="rId10"/>
          <w:pgSz w:w="11906" w:h="16838"/>
          <w:pgMar w:top="709" w:right="1701" w:bottom="1276" w:left="1701" w:header="709" w:footer="709" w:gutter="0"/>
          <w:cols w:space="708"/>
          <w:docGrid w:linePitch="360"/>
        </w:sectPr>
      </w:pPr>
    </w:p>
    <w:p w14:paraId="4F1C8697" w14:textId="253CC85C" w:rsidR="00BE3194" w:rsidRDefault="009916FD" w:rsidP="00BE3194">
      <w:pPr>
        <w:pStyle w:val="1"/>
      </w:pPr>
      <w:bookmarkStart w:id="6" w:name="_Ref534988715"/>
      <w:bookmarkStart w:id="7" w:name="_Toc143602463"/>
      <w:r>
        <w:lastRenderedPageBreak/>
        <w:t>4.</w:t>
      </w:r>
      <w:r w:rsidR="00BE3194" w:rsidRPr="007872F0">
        <w:t xml:space="preserve">Требования к участникам </w:t>
      </w:r>
      <w:r w:rsidR="00BE3194">
        <w:t>закупки</w:t>
      </w:r>
      <w:bookmarkEnd w:id="6"/>
      <w:bookmarkEnd w:id="7"/>
    </w:p>
    <w:p w14:paraId="1464362F" w14:textId="77777777" w:rsidR="00BE3194" w:rsidRDefault="006F2981" w:rsidP="002B3785">
      <w:pPr>
        <w:pStyle w:val="113"/>
      </w:pPr>
      <w:bookmarkStart w:id="8" w:name="_Ref536436102"/>
      <w:r>
        <w:t>Перечень</w:t>
      </w:r>
      <w:r w:rsidR="00B377D5" w:rsidRPr="00B377D5">
        <w:t xml:space="preserve"> </w:t>
      </w:r>
      <w:r w:rsidR="00B377D5">
        <w:t>общих</w:t>
      </w:r>
      <w:r>
        <w:t xml:space="preserve"> т</w:t>
      </w:r>
      <w:r w:rsidR="00B27C69">
        <w:t>ребований к участникам закупки</w:t>
      </w:r>
      <w:bookmarkEnd w:id="8"/>
    </w:p>
    <w:tbl>
      <w:tblPr>
        <w:tblStyle w:val="affffb"/>
        <w:tblW w:w="9072" w:type="dxa"/>
        <w:tblLayout w:type="fixed"/>
        <w:tblLook w:val="04A0" w:firstRow="1" w:lastRow="0" w:firstColumn="1" w:lastColumn="0" w:noHBand="0" w:noVBand="1"/>
      </w:tblPr>
      <w:tblGrid>
        <w:gridCol w:w="405"/>
        <w:gridCol w:w="4273"/>
        <w:gridCol w:w="4394"/>
      </w:tblGrid>
      <w:tr w:rsidR="005A2C97" w:rsidRPr="00DE3FEE" w14:paraId="5AD09470" w14:textId="77777777" w:rsidTr="001B3E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37F6F0E" w14:textId="77777777" w:rsidR="005A2C97" w:rsidRPr="00DE3FEE" w:rsidRDefault="005A2C97" w:rsidP="005A2C97">
            <w:pPr>
              <w:suppressAutoHyphens/>
              <w:rPr>
                <w:rFonts w:cstheme="minorHAnsi"/>
                <w:color w:val="000000" w:themeColor="text1"/>
              </w:rPr>
            </w:pPr>
            <w:r w:rsidRPr="00DE3FEE">
              <w:rPr>
                <w:rFonts w:cstheme="minorHAnsi"/>
                <w:color w:val="000000" w:themeColor="text1"/>
              </w:rPr>
              <w:t>№</w:t>
            </w:r>
          </w:p>
        </w:tc>
        <w:tc>
          <w:tcPr>
            <w:tcW w:w="4273" w:type="dxa"/>
            <w:vAlign w:val="center"/>
          </w:tcPr>
          <w:p w14:paraId="2AD45EF4"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Требование</w:t>
            </w:r>
          </w:p>
        </w:tc>
        <w:tc>
          <w:tcPr>
            <w:tcW w:w="4394" w:type="dxa"/>
            <w:tcBorders>
              <w:bottom w:val="none" w:sz="0" w:space="0" w:color="auto"/>
            </w:tcBorders>
            <w:vAlign w:val="center"/>
          </w:tcPr>
          <w:p w14:paraId="304B7B93"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Документы (сведения), подтверждающие соответствие требованию</w:t>
            </w:r>
          </w:p>
        </w:tc>
      </w:tr>
      <w:tr w:rsidR="00271732" w:rsidRPr="00DE3FEE" w14:paraId="18921FFB" w14:textId="77777777" w:rsidTr="001B3E07">
        <w:trPr>
          <w:cnfStyle w:val="000000100000" w:firstRow="0" w:lastRow="0" w:firstColumn="0" w:lastColumn="0" w:oddVBand="0" w:evenVBand="0" w:oddHBand="1" w:evenHBand="0"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EDB64F5"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11BCBD6F"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закупки является юридическое лицо;</w:t>
            </w:r>
          </w:p>
        </w:tc>
        <w:tc>
          <w:tcPr>
            <w:tcW w:w="4394" w:type="dxa"/>
            <w:vMerge w:val="restart"/>
            <w:vAlign w:val="center"/>
          </w:tcPr>
          <w:p w14:paraId="10BC082B"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 заявки на участие закупки</w:t>
            </w:r>
            <w:r w:rsidRPr="00DE3FEE">
              <w:rPr>
                <w:rFonts w:cstheme="minorHAnsi"/>
                <w:color w:val="000000" w:themeColor="text1"/>
              </w:rPr>
              <w:t xml:space="preserve"> </w:t>
            </w:r>
          </w:p>
        </w:tc>
      </w:tr>
      <w:tr w:rsidR="00271732" w:rsidRPr="00DE3FEE" w14:paraId="00CA1019" w14:textId="77777777" w:rsidTr="001B3E07">
        <w:trPr>
          <w:cnfStyle w:val="000000010000" w:firstRow="0" w:lastRow="0" w:firstColumn="0" w:lastColumn="0" w:oddVBand="0" w:evenVBand="0" w:oddHBand="0" w:evenHBand="1"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8E1A92A"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442386F3"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закупки является индивидуальный предприниматель;</w:t>
            </w:r>
          </w:p>
        </w:tc>
        <w:tc>
          <w:tcPr>
            <w:tcW w:w="4394" w:type="dxa"/>
            <w:vMerge/>
            <w:vAlign w:val="center"/>
          </w:tcPr>
          <w:p w14:paraId="21FCF830"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271732" w:rsidRPr="00DE3FEE" w14:paraId="2ECD1A6A"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2D84D92"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1F24C69D"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Идентификационный номер налогоплательщика участника  закупки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tc>
        <w:tc>
          <w:tcPr>
            <w:tcW w:w="4394" w:type="dxa"/>
            <w:vMerge/>
            <w:vAlign w:val="center"/>
          </w:tcPr>
          <w:p w14:paraId="60E43B8A"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r>
      <w:tr w:rsidR="00271732" w:rsidRPr="00DE3FEE" w14:paraId="3FD60C85" w14:textId="77777777" w:rsidTr="001B3E0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D7B22F6"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47F8F1A9"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закупки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tc>
        <w:tc>
          <w:tcPr>
            <w:tcW w:w="4394" w:type="dxa"/>
            <w:vMerge/>
            <w:vAlign w:val="center"/>
          </w:tcPr>
          <w:p w14:paraId="345BC65F"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5A2C97" w:rsidRPr="00DE3FEE" w14:paraId="5489C578"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1AB1446"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6B357F9E" w14:textId="77777777" w:rsidR="005A2C97"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П</w:t>
            </w:r>
            <w:r w:rsidR="005A2C97" w:rsidRPr="00DE3FEE">
              <w:rPr>
                <w:rFonts w:cstheme="minorHAnsi"/>
                <w:color w:val="000000" w:themeColor="text1"/>
              </w:rPr>
              <w:t>одтвержд</w:t>
            </w:r>
            <w:r>
              <w:rPr>
                <w:rFonts w:cstheme="minorHAnsi"/>
                <w:color w:val="000000" w:themeColor="text1"/>
              </w:rPr>
              <w:t>ение</w:t>
            </w:r>
            <w:r w:rsidR="005A2C97" w:rsidRPr="00DE3FEE">
              <w:rPr>
                <w:rFonts w:cstheme="minorHAnsi"/>
                <w:color w:val="000000" w:themeColor="text1"/>
              </w:rPr>
              <w:t xml:space="preserve"> полномочи</w:t>
            </w:r>
            <w:r>
              <w:rPr>
                <w:rFonts w:cstheme="minorHAnsi"/>
                <w:color w:val="000000" w:themeColor="text1"/>
              </w:rPr>
              <w:t>й</w:t>
            </w:r>
            <w:r w:rsidR="005A2C97" w:rsidRPr="00DE3FEE">
              <w:rPr>
                <w:rFonts w:cstheme="minorHAnsi"/>
                <w:color w:val="000000" w:themeColor="text1"/>
              </w:rPr>
              <w:t xml:space="preserve"> лица действов</w:t>
            </w:r>
            <w:r>
              <w:rPr>
                <w:rFonts w:cstheme="minorHAnsi"/>
                <w:color w:val="000000" w:themeColor="text1"/>
              </w:rPr>
              <w:t>ать от имени участника закупки.</w:t>
            </w:r>
          </w:p>
        </w:tc>
        <w:tc>
          <w:tcPr>
            <w:tcW w:w="4394" w:type="dxa"/>
            <w:tcBorders>
              <w:top w:val="single" w:sz="4" w:space="0" w:color="auto"/>
            </w:tcBorders>
            <w:vAlign w:val="center"/>
          </w:tcPr>
          <w:p w14:paraId="7E6DC775" w14:textId="77777777" w:rsidR="005A2C97" w:rsidRPr="00DE3FEE" w:rsidRDefault="00245F5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fldChar w:fldCharType="begin"/>
            </w:r>
            <w:r>
              <w:rPr>
                <w:rFonts w:cstheme="minorHAnsi"/>
                <w:color w:val="000000" w:themeColor="text1"/>
              </w:rPr>
              <w:instrText xml:space="preserve"> MERGEFIELD "Подтверждение_полномочий" </w:instrText>
            </w:r>
            <w:r>
              <w:rPr>
                <w:rFonts w:cstheme="minorHAnsi"/>
                <w:color w:val="000000" w:themeColor="text1"/>
              </w:rPr>
              <w:fldChar w:fldCharType="separate"/>
            </w:r>
            <w:r w:rsidR="0003406A">
              <w:rPr>
                <w:rFonts w:cstheme="minorHAnsi"/>
                <w:noProof/>
                <w:color w:val="000000" w:themeColor="text1"/>
              </w:rPr>
              <w:t>«Подтверждение_полномочий»</w:t>
            </w:r>
            <w:r>
              <w:rPr>
                <w:rFonts w:cstheme="minorHAnsi"/>
                <w:color w:val="000000" w:themeColor="text1"/>
              </w:rPr>
              <w:fldChar w:fldCharType="end"/>
            </w:r>
          </w:p>
        </w:tc>
      </w:tr>
      <w:tr w:rsidR="005A2C97" w:rsidRPr="00DE3FEE" w14:paraId="7A14708F" w14:textId="77777777" w:rsidTr="00547983">
        <w:trPr>
          <w:cnfStyle w:val="000000010000" w:firstRow="0" w:lastRow="0" w:firstColumn="0" w:lastColumn="0" w:oddVBand="0" w:evenVBand="0" w:oddHBand="0" w:evenHBand="1" w:firstRowFirstColumn="0" w:firstRowLastColumn="0" w:lastRowFirstColumn="0" w:lastRowLastColumn="0"/>
          <w:trHeight w:val="2829"/>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4697113"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tcBorders>
              <w:top w:val="single" w:sz="4" w:space="0" w:color="auto"/>
            </w:tcBorders>
            <w:vAlign w:val="center"/>
          </w:tcPr>
          <w:p w14:paraId="1C23AFA2" w14:textId="77777777" w:rsidR="005A2C97"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t>Р</w:t>
            </w:r>
            <w:r w:rsidR="005A2C97">
              <w:t>ешени</w:t>
            </w:r>
            <w:r>
              <w:t>е</w:t>
            </w:r>
            <w:r w:rsidR="005A2C97">
              <w:t xml:space="preserve"> </w:t>
            </w:r>
            <w:r w:rsidR="005A2C97" w:rsidRPr="006A2440">
              <w:t>об одобрении или о совершении крупной сделки</w:t>
            </w:r>
            <w:r>
              <w:t>.</w:t>
            </w:r>
          </w:p>
        </w:tc>
        <w:tc>
          <w:tcPr>
            <w:tcW w:w="4394" w:type="dxa"/>
            <w:tcBorders>
              <w:top w:val="single" w:sz="4" w:space="0" w:color="auto"/>
            </w:tcBorders>
            <w:vAlign w:val="center"/>
          </w:tcPr>
          <w:p w14:paraId="2015A981" w14:textId="77777777" w:rsidR="005A2C97" w:rsidRPr="00DE3FEE" w:rsidRDefault="00245F51"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lang w:eastAsia="ru-RU"/>
              </w:rPr>
            </w:pPr>
            <w:r>
              <w:rPr>
                <w:rFonts w:cstheme="minorHAnsi"/>
                <w:color w:val="000000" w:themeColor="text1"/>
                <w:lang w:eastAsia="ru-RU"/>
              </w:rPr>
              <w:fldChar w:fldCharType="begin"/>
            </w:r>
            <w:r>
              <w:rPr>
                <w:rFonts w:cstheme="minorHAnsi"/>
                <w:color w:val="000000" w:themeColor="text1"/>
                <w:lang w:eastAsia="ru-RU"/>
              </w:rPr>
              <w:instrText xml:space="preserve"> MERGEFIELD "Одобрение_крупной_сделки" </w:instrText>
            </w:r>
            <w:r>
              <w:rPr>
                <w:rFonts w:cstheme="minorHAnsi"/>
                <w:color w:val="000000" w:themeColor="text1"/>
                <w:lang w:eastAsia="ru-RU"/>
              </w:rPr>
              <w:fldChar w:fldCharType="separate"/>
            </w:r>
            <w:r w:rsidR="0003406A">
              <w:rPr>
                <w:rFonts w:cstheme="minorHAnsi"/>
                <w:noProof/>
                <w:color w:val="000000" w:themeColor="text1"/>
                <w:lang w:eastAsia="ru-RU"/>
              </w:rPr>
              <w:t>«Одобрение_крупной_сделки»</w:t>
            </w:r>
            <w:r>
              <w:rPr>
                <w:rFonts w:cstheme="minorHAnsi"/>
                <w:color w:val="000000" w:themeColor="text1"/>
                <w:lang w:eastAsia="ru-RU"/>
              </w:rPr>
              <w:fldChar w:fldCharType="end"/>
            </w:r>
          </w:p>
        </w:tc>
      </w:tr>
      <w:tr w:rsidR="005A2C97" w:rsidRPr="00DE3FEE" w14:paraId="0CAD0A5B"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D2F0EB7" w14:textId="77777777" w:rsidR="005A2C97" w:rsidRPr="005E1D52"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11546A8F" w14:textId="77777777" w:rsidR="005A2C97" w:rsidRPr="005E1D52" w:rsidRDefault="005F688F"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F688F">
              <w:rPr>
                <w:rFonts w:cstheme="minorHAnsi"/>
                <w:color w:val="000000" w:themeColor="text1"/>
              </w:rPr>
              <w:t>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документацией о конкурентной закупке:</w:t>
            </w:r>
          </w:p>
        </w:tc>
        <w:tc>
          <w:tcPr>
            <w:tcW w:w="4394" w:type="dxa"/>
            <w:tcBorders>
              <w:top w:val="single" w:sz="4" w:space="0" w:color="auto"/>
            </w:tcBorders>
            <w:vAlign w:val="center"/>
          </w:tcPr>
          <w:p w14:paraId="6E88AEF6" w14:textId="238BBF3F" w:rsidR="005A2C97" w:rsidRPr="005E1D52" w:rsidRDefault="00576B0B"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E1D52">
              <w:rPr>
                <w:rFonts w:cstheme="minorHAnsi"/>
                <w:color w:val="000000" w:themeColor="text1"/>
              </w:rPr>
              <w:fldChar w:fldCharType="begin"/>
            </w:r>
            <w:r w:rsidRPr="005E1D52">
              <w:rPr>
                <w:rFonts w:cstheme="minorHAnsi"/>
                <w:color w:val="000000" w:themeColor="text1"/>
              </w:rPr>
              <w:instrText xml:space="preserve"> MERGEFIELD Требуется_обеспечение_заявкидоговора </w:instrText>
            </w:r>
            <w:r w:rsidRPr="005E1D52">
              <w:rPr>
                <w:rFonts w:cstheme="minorHAnsi"/>
                <w:color w:val="000000" w:themeColor="text1"/>
              </w:rPr>
              <w:fldChar w:fldCharType="separate"/>
            </w:r>
            <w:r w:rsidR="0079741D">
              <w:rPr>
                <w:rFonts w:cstheme="minorHAnsi"/>
                <w:noProof/>
                <w:color w:val="000000" w:themeColor="text1"/>
              </w:rPr>
              <w:t xml:space="preserve">не </w:t>
            </w:r>
            <w:r w:rsidR="0003406A">
              <w:rPr>
                <w:rFonts w:cstheme="minorHAnsi"/>
                <w:noProof/>
                <w:color w:val="000000" w:themeColor="text1"/>
              </w:rPr>
              <w:t>Требуется_обеспечение_заявкидоговора»</w:t>
            </w:r>
            <w:r w:rsidRPr="005E1D52">
              <w:rPr>
                <w:rFonts w:cstheme="minorHAnsi"/>
                <w:color w:val="000000" w:themeColor="text1"/>
              </w:rPr>
              <w:fldChar w:fldCharType="end"/>
            </w:r>
          </w:p>
        </w:tc>
      </w:tr>
      <w:tr w:rsidR="005A2C97" w:rsidRPr="00DE3FEE" w14:paraId="58798C81"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573099E"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0944D3F5" w14:textId="77777777" w:rsidR="005A2C97" w:rsidRPr="00367A31" w:rsidRDefault="00D846CE"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С</w:t>
            </w:r>
            <w:r w:rsidR="005A2C97" w:rsidRPr="002011D4">
              <w:rPr>
                <w:rFonts w:cstheme="minorHAnsi"/>
                <w:color w:val="000000" w:themeColor="text1"/>
              </w:rPr>
              <w:t>оответстви</w:t>
            </w:r>
            <w:r>
              <w:rPr>
                <w:rFonts w:cstheme="minorHAnsi"/>
                <w:color w:val="000000" w:themeColor="text1"/>
              </w:rPr>
              <w:t>е</w:t>
            </w:r>
            <w:r w:rsidR="005A2C97" w:rsidRPr="002011D4">
              <w:rPr>
                <w:rFonts w:cstheme="minorHAnsi"/>
                <w:color w:val="000000" w:themeColor="text1"/>
              </w:rPr>
              <w:t xml:space="preserve"> товара, работы или услуги</w:t>
            </w:r>
            <w:r w:rsidR="002011D4" w:rsidRPr="002011D4">
              <w:rPr>
                <w:rFonts w:cstheme="minorHAnsi"/>
                <w:color w:val="000000" w:themeColor="text1"/>
              </w:rPr>
              <w:t>, являющихся предметом закупки</w:t>
            </w:r>
            <w:r w:rsidR="00367A31">
              <w:rPr>
                <w:rFonts w:cstheme="minorHAnsi"/>
                <w:color w:val="000000" w:themeColor="text1"/>
              </w:rPr>
              <w:t xml:space="preserve">, требованиям законодательства </w:t>
            </w:r>
            <w:r w:rsidR="00367A31" w:rsidRPr="002011D4">
              <w:rPr>
                <w:rFonts w:cstheme="minorHAnsi"/>
                <w:color w:val="000000" w:themeColor="text1"/>
              </w:rPr>
              <w:t>Российской Федерации</w:t>
            </w:r>
            <w:r w:rsidR="002011D4" w:rsidRPr="002011D4">
              <w:rPr>
                <w:rFonts w:cstheme="minorHAnsi"/>
                <w:color w:val="000000" w:themeColor="text1"/>
              </w:rPr>
              <w:t>.</w:t>
            </w:r>
          </w:p>
        </w:tc>
        <w:tc>
          <w:tcPr>
            <w:tcW w:w="4394" w:type="dxa"/>
            <w:vAlign w:val="center"/>
          </w:tcPr>
          <w:p w14:paraId="30842483" w14:textId="4412E071" w:rsidR="005A2C97" w:rsidRPr="00B001A8" w:rsidRDefault="00245F5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highlight w:val="yellow"/>
              </w:rPr>
            </w:pPr>
            <w:r>
              <w:rPr>
                <w:rFonts w:cstheme="minorHAnsi"/>
                <w:color w:val="000000" w:themeColor="text1"/>
              </w:rPr>
              <w:fldChar w:fldCharType="begin"/>
            </w:r>
            <w:r>
              <w:rPr>
                <w:rFonts w:cstheme="minorHAnsi"/>
                <w:color w:val="000000" w:themeColor="text1"/>
              </w:rPr>
              <w:instrText xml:space="preserve"> MERGEFIELD "Лицензия_на_товар" </w:instrText>
            </w:r>
            <w:r>
              <w:rPr>
                <w:rFonts w:cstheme="minorHAnsi"/>
                <w:color w:val="000000" w:themeColor="text1"/>
              </w:rPr>
              <w:fldChar w:fldCharType="separate"/>
            </w:r>
            <w:r w:rsidR="0079741D">
              <w:rPr>
                <w:rFonts w:cstheme="minorHAnsi"/>
                <w:noProof/>
                <w:color w:val="000000" w:themeColor="text1"/>
              </w:rPr>
              <w:t>не требуется</w:t>
            </w:r>
            <w:r>
              <w:rPr>
                <w:rFonts w:cstheme="minorHAnsi"/>
                <w:color w:val="000000" w:themeColor="text1"/>
              </w:rPr>
              <w:fldChar w:fldCharType="end"/>
            </w:r>
          </w:p>
        </w:tc>
      </w:tr>
      <w:tr w:rsidR="00257785" w:rsidRPr="00DE3FEE" w14:paraId="3686DA1D"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A1025AD"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68823E81" w14:textId="77777777" w:rsidR="00257785" w:rsidRPr="00F21D12" w:rsidRDefault="00257785"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Предложение о цене договора (цене лота, единицы товара, работы, услуги), за исключением проведения аукциона в электронной форме.</w:t>
            </w:r>
          </w:p>
        </w:tc>
        <w:tc>
          <w:tcPr>
            <w:tcW w:w="4394" w:type="dxa"/>
            <w:vAlign w:val="center"/>
          </w:tcPr>
          <w:p w14:paraId="67A4C0D7" w14:textId="77777777" w:rsidR="00257785" w:rsidRPr="00F21D12" w:rsidRDefault="001C0A50"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w:t>
            </w:r>
            <w:r>
              <w:rPr>
                <w:rFonts w:cstheme="minorHAnsi"/>
                <w:color w:val="000000" w:themeColor="text1"/>
              </w:rPr>
              <w:t xml:space="preserve"> ценового предложения</w:t>
            </w:r>
          </w:p>
        </w:tc>
      </w:tr>
      <w:tr w:rsidR="00257785" w:rsidRPr="00DE3FEE" w14:paraId="1C9F863C"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E6A547D"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003823F8" w14:textId="77777777" w:rsidR="00257785" w:rsidRPr="00F21D12" w:rsidRDefault="00257785"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F21D12">
              <w:rPr>
                <w:rFonts w:cstheme="minorHAnsi"/>
                <w:color w:val="000000" w:themeColor="text1"/>
              </w:rPr>
              <w:t>Предложение</w:t>
            </w:r>
            <w:r w:rsidR="00D24712">
              <w:rPr>
                <w:rFonts w:cstheme="minorHAnsi"/>
                <w:color w:val="000000" w:themeColor="text1"/>
              </w:rPr>
              <w:t xml:space="preserve"> (согласие)</w:t>
            </w:r>
            <w:r w:rsidRPr="00F21D12">
              <w:rPr>
                <w:rFonts w:cstheme="minorHAnsi"/>
                <w:color w:val="000000" w:themeColor="text1"/>
              </w:rPr>
              <w:t xml:space="preserve"> участника конкурентной закупки с участием субъектов малого и среднего предпринимательства в отношении предмета такой закупки;</w:t>
            </w:r>
          </w:p>
        </w:tc>
        <w:tc>
          <w:tcPr>
            <w:tcW w:w="4394" w:type="dxa"/>
            <w:vAlign w:val="center"/>
          </w:tcPr>
          <w:p w14:paraId="04C88B95" w14:textId="77777777" w:rsidR="00257785" w:rsidRPr="00F21D12" w:rsidRDefault="001C0A50"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По форме «Предложение участника (Часть 1 заявки»</w:t>
            </w:r>
          </w:p>
        </w:tc>
      </w:tr>
      <w:tr w:rsidR="005A2C97" w:rsidRPr="00DE3FEE" w14:paraId="6F2ECCA1"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EED6900"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64E1F74F" w14:textId="77777777" w:rsidR="005A2C97" w:rsidRPr="00DE3FEE" w:rsidRDefault="005A2C97"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Д</w:t>
            </w:r>
            <w:r w:rsidRPr="00660425">
              <w:rPr>
                <w:rFonts w:cstheme="minorHAnsi"/>
                <w:color w:val="000000" w:themeColor="text1"/>
              </w:rPr>
              <w:t>екларация, подтверждающая на дату</w:t>
            </w:r>
            <w:r>
              <w:rPr>
                <w:rFonts w:cstheme="minorHAnsi"/>
                <w:color w:val="000000" w:themeColor="text1"/>
              </w:rPr>
              <w:t xml:space="preserve"> подачи заявки на участие в кон</w:t>
            </w:r>
            <w:r w:rsidRPr="00660425">
              <w:rPr>
                <w:rFonts w:cstheme="minorHAnsi"/>
                <w:color w:val="000000" w:themeColor="text1"/>
              </w:rPr>
              <w:t>курентной закупке с участием субъектов ма</w:t>
            </w:r>
            <w:r>
              <w:rPr>
                <w:rFonts w:cstheme="minorHAnsi"/>
                <w:color w:val="000000" w:themeColor="text1"/>
              </w:rPr>
              <w:t>лого и среднего предприниматель</w:t>
            </w:r>
            <w:r w:rsidRPr="00660425">
              <w:rPr>
                <w:rFonts w:cstheme="minorHAnsi"/>
                <w:color w:val="000000" w:themeColor="text1"/>
              </w:rPr>
              <w:t>ства:</w:t>
            </w:r>
          </w:p>
        </w:tc>
        <w:tc>
          <w:tcPr>
            <w:tcW w:w="4394" w:type="dxa"/>
            <w:vAlign w:val="center"/>
          </w:tcPr>
          <w:p w14:paraId="4BD96CC6" w14:textId="77777777" w:rsidR="005A2C97" w:rsidRPr="00245F51" w:rsidRDefault="00245F5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245F51">
              <w:rPr>
                <w:rFonts w:cstheme="minorHAnsi"/>
                <w:color w:val="000000" w:themeColor="text1"/>
              </w:rPr>
              <w:fldChar w:fldCharType="begin"/>
            </w:r>
            <w:r w:rsidRPr="00245F51">
              <w:rPr>
                <w:rFonts w:cstheme="minorHAnsi"/>
                <w:color w:val="000000" w:themeColor="text1"/>
              </w:rPr>
              <w:instrText xml:space="preserve"> MERGEFIELD "Декларация" </w:instrText>
            </w:r>
            <w:r w:rsidRPr="00245F51">
              <w:rPr>
                <w:rFonts w:cstheme="minorHAnsi"/>
                <w:color w:val="000000" w:themeColor="text1"/>
              </w:rPr>
              <w:fldChar w:fldCharType="separate"/>
            </w:r>
            <w:r w:rsidR="0003406A">
              <w:rPr>
                <w:rFonts w:cstheme="minorHAnsi"/>
                <w:noProof/>
                <w:color w:val="000000" w:themeColor="text1"/>
              </w:rPr>
              <w:t>«Декларация»</w:t>
            </w:r>
            <w:r w:rsidRPr="00245F51">
              <w:rPr>
                <w:rFonts w:cstheme="minorHAnsi"/>
                <w:color w:val="000000" w:themeColor="text1"/>
              </w:rPr>
              <w:fldChar w:fldCharType="end"/>
            </w:r>
          </w:p>
        </w:tc>
      </w:tr>
      <w:tr w:rsidR="00053D20" w:rsidRPr="00DE3FEE" w14:paraId="77FA09CB"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16D417C" w14:textId="77777777" w:rsidR="00053D20" w:rsidRPr="00DE3FEE" w:rsidRDefault="00053D20" w:rsidP="00E46EEC">
            <w:pPr>
              <w:pStyle w:val="ac"/>
              <w:numPr>
                <w:ilvl w:val="0"/>
                <w:numId w:val="6"/>
              </w:numPr>
              <w:suppressAutoHyphens/>
              <w:jc w:val="both"/>
              <w:rPr>
                <w:rFonts w:cstheme="minorHAnsi"/>
                <w:color w:val="000000" w:themeColor="text1"/>
              </w:rPr>
            </w:pPr>
          </w:p>
        </w:tc>
        <w:tc>
          <w:tcPr>
            <w:tcW w:w="4273" w:type="dxa"/>
            <w:vAlign w:val="center"/>
          </w:tcPr>
          <w:p w14:paraId="07761BC6" w14:textId="77777777" w:rsidR="00053D20" w:rsidRDefault="00053D20"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7A6892">
              <w:t xml:space="preserve">Отсутствие сведений об участнике закупки в реестре недобросовестных поставщиков, предусмотренном </w:t>
            </w:r>
            <w:r w:rsidRPr="00864C66">
              <w:t>ст. 5 Федерального закона №223-ФЗ от 18 июля 2011 г. или в реестре недобросовестных поставщиков, предусмотренном Федеральным законом №44-ФЗ от 05 апреля 2013 г.</w:t>
            </w:r>
          </w:p>
        </w:tc>
        <w:tc>
          <w:tcPr>
            <w:tcW w:w="4394" w:type="dxa"/>
            <w:vAlign w:val="center"/>
          </w:tcPr>
          <w:p w14:paraId="591439CB" w14:textId="77777777" w:rsidR="00053D20" w:rsidRPr="00245F51" w:rsidRDefault="000B67A6"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Отдельный документ не т</w:t>
            </w:r>
            <w:r w:rsidR="00053D20">
              <w:rPr>
                <w:rFonts w:cstheme="minorHAnsi"/>
                <w:color w:val="000000" w:themeColor="text1"/>
              </w:rPr>
              <w:t>ребуется</w:t>
            </w:r>
          </w:p>
        </w:tc>
      </w:tr>
    </w:tbl>
    <w:p w14:paraId="4E56A3E9" w14:textId="77777777" w:rsidR="00517B49" w:rsidRDefault="00517B49">
      <w:pPr>
        <w:rPr>
          <w:rFonts w:eastAsia="Times New Roman" w:cs="Arial"/>
          <w:b/>
          <w:color w:val="000000" w:themeColor="text1"/>
          <w:lang w:eastAsia="ru-RU"/>
        </w:rPr>
      </w:pPr>
      <w:r>
        <w:br w:type="page"/>
      </w:r>
    </w:p>
    <w:p w14:paraId="6CDB0286" w14:textId="77777777" w:rsidR="00517B49" w:rsidRPr="00D01CAB" w:rsidRDefault="00517B49" w:rsidP="00517B49">
      <w:pPr>
        <w:pStyle w:val="113"/>
        <w:rPr>
          <w:color w:val="auto"/>
        </w:rPr>
      </w:pPr>
      <w:r w:rsidRPr="00D01CAB">
        <w:rPr>
          <w:color w:val="auto"/>
        </w:rPr>
        <w:lastRenderedPageBreak/>
        <w:t>Перечень</w:t>
      </w:r>
      <w:r w:rsidR="007E60B7" w:rsidRPr="00D01CAB">
        <w:rPr>
          <w:color w:val="auto"/>
        </w:rPr>
        <w:t xml:space="preserve"> необходимых</w:t>
      </w:r>
      <w:r w:rsidRPr="00D01CAB">
        <w:rPr>
          <w:color w:val="auto"/>
        </w:rPr>
        <w:t xml:space="preserve"> </w:t>
      </w:r>
      <w:r w:rsidR="007E60B7" w:rsidRPr="00D01CAB">
        <w:rPr>
          <w:color w:val="auto"/>
        </w:rPr>
        <w:t>документов</w:t>
      </w:r>
      <w:r w:rsidRPr="00D01CAB">
        <w:rPr>
          <w:color w:val="auto"/>
        </w:rPr>
        <w:t xml:space="preserve"> в случае установления критериев оценки заявок</w:t>
      </w:r>
    </w:p>
    <w:permStart w:id="1591154010" w:edGrp="everyone" w:displacedByCustomXml="next"/>
    <w:sdt>
      <w:sdtPr>
        <w:rPr>
          <w:b w:val="0"/>
        </w:rPr>
        <w:alias w:val="Специальные требования"/>
        <w:tag w:val="Специальные требования"/>
        <w:id w:val="1793090837"/>
        <w:placeholder>
          <w:docPart w:val="CF153736732E4EA08237F1AA2E55749E"/>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01CAB" w:rsidRPr="00D01CAB" w14:paraId="56D9979E" w14:textId="77777777" w:rsidTr="00AD1C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8FCC990" w14:textId="77777777" w:rsidR="00517B49" w:rsidRPr="00D01CAB" w:rsidRDefault="00517B49" w:rsidP="00AD1C19">
                <w:pPr>
                  <w:suppressAutoHyphens/>
                </w:pPr>
                <w:r w:rsidRPr="00D01CAB">
                  <w:t>№</w:t>
                </w:r>
              </w:p>
            </w:tc>
            <w:tc>
              <w:tcPr>
                <w:tcW w:w="3118" w:type="dxa"/>
                <w:vAlign w:val="center"/>
              </w:tcPr>
              <w:p w14:paraId="04CD6EF6" w14:textId="77777777" w:rsidR="00517B49" w:rsidRPr="00D01CAB" w:rsidRDefault="00797489" w:rsidP="00AD1C19">
                <w:pPr>
                  <w:suppressAutoHyphens/>
                  <w:cnfStyle w:val="100000000000" w:firstRow="1" w:lastRow="0" w:firstColumn="0" w:lastColumn="0" w:oddVBand="0" w:evenVBand="0" w:oddHBand="0" w:evenHBand="0" w:firstRowFirstColumn="0" w:firstRowLastColumn="0" w:lastRowFirstColumn="0" w:lastRowLastColumn="0"/>
                </w:pPr>
                <w:r>
                  <w:t>Критерии оценки</w:t>
                </w:r>
              </w:p>
            </w:tc>
            <w:tc>
              <w:tcPr>
                <w:tcW w:w="4932" w:type="dxa"/>
                <w:vAlign w:val="center"/>
              </w:tcPr>
              <w:p w14:paraId="58267815" w14:textId="77777777" w:rsidR="00517B49" w:rsidRPr="00D01CAB" w:rsidRDefault="00517B49" w:rsidP="00797489">
                <w:pPr>
                  <w:suppressAutoHyphens/>
                  <w:cnfStyle w:val="100000000000" w:firstRow="1" w:lastRow="0" w:firstColumn="0" w:lastColumn="0" w:oddVBand="0" w:evenVBand="0" w:oddHBand="0" w:evenHBand="0" w:firstRowFirstColumn="0" w:firstRowLastColumn="0" w:lastRowFirstColumn="0" w:lastRowLastColumn="0"/>
                </w:pPr>
                <w:r w:rsidRPr="00D01CAB">
                  <w:t xml:space="preserve">Документы (сведения), подтверждающие соответствие </w:t>
                </w:r>
                <w:r w:rsidR="00797489">
                  <w:t>критериям оценки</w:t>
                </w:r>
              </w:p>
            </w:tc>
          </w:tr>
          <w:tr w:rsidR="00D01CAB" w:rsidRPr="00D01CAB" w14:paraId="0C2ECE47"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49A6801" w14:textId="77777777" w:rsidR="00517B49" w:rsidRPr="00D01CAB" w:rsidRDefault="00517B49" w:rsidP="00E46EEC">
                <w:pPr>
                  <w:pStyle w:val="ac"/>
                  <w:numPr>
                    <w:ilvl w:val="0"/>
                    <w:numId w:val="6"/>
                  </w:numPr>
                  <w:suppressAutoHyphens/>
                  <w:jc w:val="both"/>
                </w:pPr>
              </w:p>
            </w:tc>
            <w:tc>
              <w:tcPr>
                <w:tcW w:w="3118" w:type="dxa"/>
                <w:vAlign w:val="center"/>
              </w:tcPr>
              <w:p w14:paraId="6294E5DF" w14:textId="77777777" w:rsidR="00934BA3" w:rsidRPr="00D01CAB" w:rsidRDefault="00934BA3"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01CAB">
                  <w:rPr>
                    <w:rFonts w:cstheme="minorHAnsi"/>
                  </w:rPr>
                  <w:t xml:space="preserve">Наличие финансовых ресурсов </w:t>
                </w:r>
              </w:p>
            </w:tc>
            <w:tc>
              <w:tcPr>
                <w:tcW w:w="4932" w:type="dxa"/>
                <w:vAlign w:val="center"/>
              </w:tcPr>
              <w:sdt>
                <w:sdtPr>
                  <w:rPr>
                    <w:rFonts w:cstheme="minorHAnsi"/>
                  </w:rPr>
                  <w:id w:val="-280962050"/>
                  <w:placeholder>
                    <w:docPart w:val="427879C7BB1B44CDB39603D2BFA930C9"/>
                  </w:placeholder>
                </w:sdtPr>
                <w:sdtEndPr/>
                <w:sdtContent>
                  <w:p w14:paraId="0543916E" w14:textId="59264D10" w:rsidR="00517B49" w:rsidRPr="00D01CAB" w:rsidRDefault="00174323"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нет</w:t>
                    </w:r>
                  </w:p>
                </w:sdtContent>
              </w:sdt>
            </w:tc>
          </w:tr>
          <w:tr w:rsidR="001F6AD1" w:rsidRPr="00D01CAB" w14:paraId="4E885565"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AAC3ECC" w14:textId="77777777" w:rsidR="001F6AD1" w:rsidRPr="00D01CAB" w:rsidRDefault="001F6AD1" w:rsidP="001F6AD1">
                <w:pPr>
                  <w:pStyle w:val="ac"/>
                  <w:numPr>
                    <w:ilvl w:val="0"/>
                    <w:numId w:val="6"/>
                  </w:numPr>
                  <w:suppressAutoHyphens/>
                  <w:jc w:val="both"/>
                </w:pPr>
              </w:p>
            </w:tc>
            <w:tc>
              <w:tcPr>
                <w:tcW w:w="3118" w:type="dxa"/>
                <w:vAlign w:val="center"/>
              </w:tcPr>
              <w:p w14:paraId="3CF2237A" w14:textId="77777777" w:rsidR="001F6AD1" w:rsidRPr="001F6AD1" w:rsidRDefault="001F6AD1" w:rsidP="001F6AD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1F6AD1">
                  <w:t>Обеспеченность кадровыми ресурсами относительно требований, предъявляемых в документации о закупке</w:t>
                </w:r>
              </w:p>
            </w:tc>
            <w:tc>
              <w:tcPr>
                <w:tcW w:w="4932" w:type="dxa"/>
                <w:vAlign w:val="center"/>
              </w:tcPr>
              <w:p w14:paraId="3047D377" w14:textId="3EBC756F" w:rsidR="001F6AD1" w:rsidRPr="00D01CAB" w:rsidRDefault="00020AF9" w:rsidP="001F6AD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sdt>
                  <w:sdtPr>
                    <w:rPr>
                      <w:rFonts w:cstheme="minorHAnsi"/>
                    </w:rPr>
                    <w:id w:val="337427429"/>
                    <w:placeholder>
                      <w:docPart w:val="EE8C15A5E1B24303A565787181781B78"/>
                    </w:placeholder>
                    <w15:color w:val="FFFF00"/>
                  </w:sdtPr>
                  <w:sdtEndPr/>
                  <w:sdtContent>
                    <w:r w:rsidR="00D77B47">
                      <w:rPr>
                        <w:rFonts w:cstheme="minorHAnsi"/>
                      </w:rPr>
                      <w:t>требуется</w:t>
                    </w:r>
                  </w:sdtContent>
                </w:sdt>
              </w:p>
            </w:tc>
          </w:tr>
          <w:tr w:rsidR="001F6AD1" w:rsidRPr="00D01CAB" w14:paraId="57DC3F12"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F40E360" w14:textId="77777777" w:rsidR="001F6AD1" w:rsidRPr="00D01CAB" w:rsidRDefault="001F6AD1" w:rsidP="001F6AD1">
                <w:pPr>
                  <w:pStyle w:val="ac"/>
                  <w:numPr>
                    <w:ilvl w:val="0"/>
                    <w:numId w:val="6"/>
                  </w:numPr>
                  <w:suppressAutoHyphens/>
                  <w:jc w:val="both"/>
                </w:pPr>
              </w:p>
            </w:tc>
            <w:tc>
              <w:tcPr>
                <w:tcW w:w="3118" w:type="dxa"/>
                <w:vAlign w:val="center"/>
              </w:tcPr>
              <w:p w14:paraId="575FB1FD" w14:textId="77777777" w:rsidR="001F6AD1" w:rsidRPr="001F6AD1" w:rsidRDefault="001F6AD1" w:rsidP="001F6AD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6AD1">
                  <w:t>Обеспеченность материально-техническими ресурсами относительно требований, предъявляемых в документации о закупке</w:t>
                </w:r>
              </w:p>
            </w:tc>
            <w:tc>
              <w:tcPr>
                <w:tcW w:w="4932" w:type="dxa"/>
                <w:vAlign w:val="center"/>
              </w:tcPr>
              <w:p w14:paraId="0D3C2821" w14:textId="209CADE7" w:rsidR="001F6AD1" w:rsidRPr="00D01CAB" w:rsidRDefault="00020AF9" w:rsidP="001F6AD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sdt>
                  <w:sdtPr>
                    <w:rPr>
                      <w:rFonts w:cstheme="minorHAnsi"/>
                    </w:rPr>
                    <w:id w:val="-1320116371"/>
                    <w:placeholder>
                      <w:docPart w:val="26B3B5DC0D3F46CB952507F14FE10B82"/>
                    </w:placeholder>
                    <w15:color w:val="FFFF00"/>
                  </w:sdtPr>
                  <w:sdtEndPr/>
                  <w:sdtContent>
                    <w:r w:rsidR="001F6AD1" w:rsidRPr="00D01CAB">
                      <w:rPr>
                        <w:rFonts w:cstheme="minorHAnsi"/>
                        <w:noProof/>
                      </w:rPr>
                      <w:fldChar w:fldCharType="begin"/>
                    </w:r>
                    <w:r w:rsidR="001F6AD1" w:rsidRPr="00D01CAB">
                      <w:rPr>
                        <w:rFonts w:cstheme="minorHAnsi"/>
                        <w:noProof/>
                      </w:rPr>
                      <w:instrText xml:space="preserve"> MERGEFIELD "Документ_производственных_и_материально" </w:instrText>
                    </w:r>
                    <w:r w:rsidR="001F6AD1" w:rsidRPr="00D01CAB">
                      <w:rPr>
                        <w:rFonts w:cstheme="minorHAnsi"/>
                        <w:noProof/>
                      </w:rPr>
                      <w:fldChar w:fldCharType="separate"/>
                    </w:r>
                    <w:r w:rsidR="0079741D">
                      <w:rPr>
                        <w:rFonts w:cstheme="minorHAnsi"/>
                        <w:noProof/>
                      </w:rPr>
                      <w:t>нет</w:t>
                    </w:r>
                    <w:r w:rsidR="001F6AD1" w:rsidRPr="00D01CAB">
                      <w:rPr>
                        <w:rFonts w:cstheme="minorHAnsi"/>
                        <w:noProof/>
                      </w:rPr>
                      <w:fldChar w:fldCharType="end"/>
                    </w:r>
                  </w:sdtContent>
                </w:sdt>
              </w:p>
            </w:tc>
          </w:tr>
          <w:tr w:rsidR="00D01CAB" w:rsidRPr="00D01CAB" w14:paraId="19660191"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76C8183" w14:textId="77777777" w:rsidR="00517B49" w:rsidRPr="00D01CAB" w:rsidRDefault="00517B49" w:rsidP="00E46EEC">
                <w:pPr>
                  <w:pStyle w:val="ac"/>
                  <w:numPr>
                    <w:ilvl w:val="0"/>
                    <w:numId w:val="6"/>
                  </w:numPr>
                  <w:suppressAutoHyphens/>
                  <w:jc w:val="both"/>
                </w:pPr>
              </w:p>
            </w:tc>
            <w:tc>
              <w:tcPr>
                <w:tcW w:w="3118" w:type="dxa"/>
                <w:vAlign w:val="center"/>
              </w:tcPr>
              <w:p w14:paraId="58B14E9D" w14:textId="77777777" w:rsidR="00517B49" w:rsidRPr="00D01CAB" w:rsidRDefault="00517B49"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D01CAB">
                  <w:rPr>
                    <w:rFonts w:cstheme="minorHAnsi"/>
                  </w:rPr>
                  <w:t>Наличие опыта исполнения аналогичных договоров</w:t>
                </w:r>
              </w:p>
            </w:tc>
            <w:tc>
              <w:tcPr>
                <w:tcW w:w="4932" w:type="dxa"/>
                <w:vAlign w:val="center"/>
              </w:tcPr>
              <w:sdt>
                <w:sdtPr>
                  <w:rPr>
                    <w:rFonts w:cstheme="minorHAnsi"/>
                  </w:rPr>
                  <w:id w:val="-2005498372"/>
                  <w:placeholder>
                    <w:docPart w:val="3B0451CF42BB49D0BB5BF5A046E22A39"/>
                  </w:placeholder>
                  <w15:color w:val="FFFF00"/>
                </w:sdtPr>
                <w:sdtEndPr/>
                <w:sdtContent>
                  <w:p w14:paraId="2521B694" w14:textId="1A1C199C" w:rsidR="00517B49" w:rsidRPr="00D01CAB" w:rsidRDefault="002E3260"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требуется</w:t>
                    </w:r>
                  </w:p>
                </w:sdtContent>
              </w:sdt>
            </w:tc>
          </w:tr>
        </w:tbl>
      </w:sdtContent>
    </w:sdt>
    <w:p w14:paraId="7956DB2F" w14:textId="77777777" w:rsidR="00C832C8" w:rsidRDefault="00E74450" w:rsidP="00495AFF">
      <w:pPr>
        <w:pStyle w:val="113"/>
        <w:spacing w:line="240" w:lineRule="auto"/>
        <w:jc w:val="both"/>
      </w:pPr>
      <w:bookmarkStart w:id="9" w:name="_Ref129679902"/>
      <w:bookmarkStart w:id="10" w:name="_Ref534988683"/>
      <w:bookmarkStart w:id="11" w:name="_Ref534988777"/>
      <w:permEnd w:id="1591154010"/>
      <w:r>
        <w:rPr>
          <w:rFonts w:cstheme="minorHAnsi"/>
        </w:rPr>
        <w:t>Требования, установленные</w:t>
      </w:r>
      <w:r w:rsidR="00977EA8" w:rsidRPr="00DE3FEE">
        <w:rPr>
          <w:rFonts w:cstheme="minorHAnsi"/>
        </w:rPr>
        <w:t xml:space="preserve"> в соответствии с законодательством РФ к лицам, осуществляющим поставку товара, выполнение работы, оказание услуги, являющихся предметом закупки, за исключением случая,</w:t>
      </w:r>
      <w:r w:rsidR="00977EA8">
        <w:rPr>
          <w:rFonts w:cstheme="minorHAnsi"/>
        </w:rPr>
        <w:t xml:space="preserve"> предусмотренного </w:t>
      </w:r>
      <w:r w:rsidR="00977EA8" w:rsidRPr="006E50DA">
        <w:rPr>
          <w:rFonts w:cstheme="minorHAnsi"/>
        </w:rPr>
        <w:t>пп."е" п.</w:t>
      </w:r>
      <w:r w:rsidR="00CD2E59">
        <w:rPr>
          <w:rFonts w:cstheme="minorHAnsi"/>
        </w:rPr>
        <w:t xml:space="preserve"> </w:t>
      </w:r>
      <w:r w:rsidR="00977EA8" w:rsidRPr="006E50DA">
        <w:rPr>
          <w:rFonts w:cstheme="minorHAnsi"/>
        </w:rPr>
        <w:t>1</w:t>
      </w:r>
      <w:r w:rsidR="004F4D34">
        <w:rPr>
          <w:rFonts w:cstheme="minorHAnsi"/>
        </w:rPr>
        <w:t>1</w:t>
      </w:r>
      <w:r w:rsidR="00495AFF" w:rsidRPr="00495AFF">
        <w:t>, а именно:</w:t>
      </w:r>
      <w:bookmarkEnd w:id="9"/>
      <w:r w:rsidR="004C03F1">
        <w:t xml:space="preserve"> </w:t>
      </w:r>
    </w:p>
    <w:p w14:paraId="14238D2B" w14:textId="77777777" w:rsidR="009D3730" w:rsidRDefault="009D3730" w:rsidP="009D3730">
      <w:pPr>
        <w:pStyle w:val="113"/>
        <w:numPr>
          <w:ilvl w:val="6"/>
          <w:numId w:val="1"/>
        </w:numPr>
        <w:spacing w:line="240" w:lineRule="auto"/>
        <w:jc w:val="both"/>
      </w:pPr>
      <w:r>
        <w:t>Общие требования</w:t>
      </w:r>
    </w:p>
    <w:permStart w:id="1585255950" w:edGrp="everyone" w:displacedByCustomXml="next"/>
    <w:sdt>
      <w:sdtPr>
        <w:rPr>
          <w:rFonts w:eastAsia="Times New Roman" w:cs="Arial"/>
          <w:b w:val="0"/>
          <w:color w:val="000000" w:themeColor="text1"/>
          <w:lang w:eastAsia="ru-RU"/>
        </w:rPr>
        <w:alias w:val="Общие требования"/>
        <w:tag w:val="Общие требования"/>
        <w:id w:val="-950855154"/>
        <w:placeholder>
          <w:docPart w:val="165641A6BC2249D28B93D2E1FD42DB06"/>
        </w:placeholder>
        <w15:color w:val="FFFF00"/>
      </w:sdtPr>
      <w:sdtEndPr/>
      <w:sdtContent>
        <w:tbl>
          <w:tblPr>
            <w:tblStyle w:val="affffb"/>
            <w:tblW w:w="8512" w:type="dxa"/>
            <w:tblLook w:val="04A0" w:firstRow="1" w:lastRow="0" w:firstColumn="1" w:lastColumn="0" w:noHBand="0" w:noVBand="1"/>
          </w:tblPr>
          <w:tblGrid>
            <w:gridCol w:w="452"/>
            <w:gridCol w:w="10"/>
            <w:gridCol w:w="3108"/>
            <w:gridCol w:w="10"/>
            <w:gridCol w:w="4922"/>
            <w:gridCol w:w="10"/>
          </w:tblGrid>
          <w:tr w:rsidR="00C832C8" w:rsidRPr="0047532E" w14:paraId="70E49A16" w14:textId="77777777" w:rsidTr="00483830">
            <w:trPr>
              <w:gridAfter w:val="1"/>
              <w:cnfStyle w:val="100000000000" w:firstRow="1" w:lastRow="0" w:firstColumn="0" w:lastColumn="0" w:oddVBand="0" w:evenVBand="0" w:oddHBand="0"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2EB5E19" w14:textId="77777777" w:rsidR="00C832C8" w:rsidRPr="0047532E" w:rsidRDefault="00C832C8" w:rsidP="00C832C8">
                <w:pPr>
                  <w:suppressAutoHyphens/>
                </w:pPr>
                <w:r w:rsidRPr="0047532E">
                  <w:t>№</w:t>
                </w:r>
              </w:p>
            </w:tc>
            <w:tc>
              <w:tcPr>
                <w:tcW w:w="3118" w:type="dxa"/>
                <w:gridSpan w:val="2"/>
                <w:vAlign w:val="center"/>
              </w:tcPr>
              <w:p w14:paraId="0A85B6C2" w14:textId="77777777" w:rsidR="00C832C8" w:rsidRPr="0047532E" w:rsidRDefault="00E74450" w:rsidP="00C832C8">
                <w:pPr>
                  <w:suppressAutoHyphens/>
                  <w:cnfStyle w:val="100000000000" w:firstRow="1" w:lastRow="0" w:firstColumn="0" w:lastColumn="0" w:oddVBand="0" w:evenVBand="0" w:oddHBand="0" w:evenHBand="0" w:firstRowFirstColumn="0" w:firstRowLastColumn="0" w:lastRowFirstColumn="0" w:lastRowLastColumn="0"/>
                </w:pPr>
                <w:r>
                  <w:t>Требование</w:t>
                </w:r>
                <w:r w:rsidR="00AC6489">
                  <w:t xml:space="preserve"> </w:t>
                </w:r>
              </w:p>
            </w:tc>
            <w:tc>
              <w:tcPr>
                <w:tcW w:w="4932" w:type="dxa"/>
                <w:gridSpan w:val="2"/>
                <w:vAlign w:val="center"/>
              </w:tcPr>
              <w:p w14:paraId="46C0E381" w14:textId="77777777" w:rsidR="00C832C8" w:rsidRPr="0047532E" w:rsidRDefault="00E74450" w:rsidP="00AC6489">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967E73">
                  <w:t>.</w:t>
                </w:r>
              </w:p>
            </w:tc>
          </w:tr>
          <w:tr w:rsidR="00483830" w14:paraId="4C735A59" w14:textId="77777777" w:rsidTr="004838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14:paraId="0CF8301D" w14:textId="77777777" w:rsidR="00483830" w:rsidRPr="0057727C" w:rsidRDefault="00483830" w:rsidP="00483830">
                <w:pPr>
                  <w:pStyle w:val="ac"/>
                  <w:numPr>
                    <w:ilvl w:val="0"/>
                    <w:numId w:val="6"/>
                  </w:numPr>
                  <w:suppressAutoHyphens/>
                  <w:jc w:val="both"/>
                </w:pPr>
              </w:p>
            </w:tc>
            <w:tc>
              <w:tcPr>
                <w:tcW w:w="3118" w:type="dxa"/>
                <w:gridSpan w:val="2"/>
                <w:vAlign w:val="center"/>
              </w:tcPr>
              <w:p w14:paraId="285A6E3A" w14:textId="77777777" w:rsidR="00483830" w:rsidRDefault="00483830" w:rsidP="00C855A3">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14:paraId="3043688F" w14:textId="77777777" w:rsidR="00483830" w:rsidRPr="00B4490B" w:rsidRDefault="00020AF9" w:rsidP="00C855A3">
                <w:pPr>
                  <w:pStyle w:val="afffff"/>
                  <w:jc w:val="both"/>
                  <w:cnfStyle w:val="000000100000" w:firstRow="0" w:lastRow="0" w:firstColumn="0" w:lastColumn="0" w:oddVBand="0" w:evenVBand="0" w:oddHBand="1" w:evenHBand="0" w:firstRowFirstColumn="0" w:firstRowLastColumn="0" w:lastRowFirstColumn="0" w:lastRowLastColumn="0"/>
                </w:pPr>
                <w:sdt>
                  <w:sdtPr>
                    <w:id w:val="-1252425604"/>
                    <w:placeholder>
                      <w:docPart w:val="FF31BC21873A41488A17556A5B7947BC"/>
                    </w:placeholder>
                    <w15:color w:val="FFFF00"/>
                  </w:sdtPr>
                  <w:sdtEndPr/>
                  <w:sdtContent>
                    <w:r w:rsidR="00483830">
                      <w:rPr>
                        <w:noProof/>
                      </w:rPr>
                      <w:fldChar w:fldCharType="begin"/>
                    </w:r>
                    <w:r w:rsidR="00483830">
                      <w:rPr>
                        <w:noProof/>
                      </w:rPr>
                      <w:instrText xml:space="preserve"> MERGEFIELD "Документ_о_СРО" </w:instrText>
                    </w:r>
                    <w:r w:rsidR="00483830">
                      <w:rPr>
                        <w:noProof/>
                      </w:rPr>
                      <w:fldChar w:fldCharType="separate"/>
                    </w:r>
                    <w:r w:rsidR="0003406A">
                      <w:rPr>
                        <w:noProof/>
                      </w:rPr>
                      <w:t>«Документ_о_СРО»</w:t>
                    </w:r>
                    <w:r w:rsidR="00483830">
                      <w:rPr>
                        <w:noProof/>
                      </w:rPr>
                      <w:fldChar w:fldCharType="end"/>
                    </w:r>
                    <w:r w:rsidR="00483830">
                      <w:t xml:space="preserve"> </w:t>
                    </w:r>
                  </w:sdtContent>
                </w:sdt>
              </w:p>
            </w:tc>
            <w:sdt>
              <w:sdtPr>
                <w:id w:val="-286208054"/>
                <w:placeholder>
                  <w:docPart w:val="F0968848B48744E8BA713F2A18DFE977"/>
                </w:placeholder>
                <w15:color w:val="FFFF00"/>
              </w:sdtPr>
              <w:sdtEndPr/>
              <w:sdtContent>
                <w:tc>
                  <w:tcPr>
                    <w:tcW w:w="4932" w:type="dxa"/>
                    <w:gridSpan w:val="2"/>
                    <w:vAlign w:val="center"/>
                  </w:tcPr>
                  <w:p w14:paraId="250F0659" w14:textId="77777777" w:rsidR="00483830" w:rsidRDefault="00B76122" w:rsidP="00C855A3">
                    <w:pPr>
                      <w:pStyle w:val="afffff"/>
                      <w:jc w:val="both"/>
                      <w:cnfStyle w:val="000000100000" w:firstRow="0" w:lastRow="0" w:firstColumn="0" w:lastColumn="0" w:oddVBand="0" w:evenVBand="0" w:oddHBand="1" w:evenHBand="0" w:firstRowFirstColumn="0" w:firstRowLastColumn="0" w:lastRowFirstColumn="0" w:lastRowLastColumn="0"/>
                    </w:pPr>
                    <w:fldSimple w:instr=" MERGEFIELD Справка_СРО ">
                      <w:r w:rsidR="0003406A">
                        <w:rPr>
                          <w:noProof/>
                        </w:rPr>
                        <w:t>«Справка_СРО»</w:t>
                      </w:r>
                    </w:fldSimple>
                  </w:p>
                </w:tc>
              </w:sdtContent>
            </w:sdt>
          </w:tr>
        </w:tbl>
      </w:sdtContent>
    </w:sdt>
    <w:p w14:paraId="005DF642" w14:textId="77777777" w:rsidR="009D3730" w:rsidRDefault="009D3730" w:rsidP="009D3730">
      <w:pPr>
        <w:pStyle w:val="113"/>
        <w:numPr>
          <w:ilvl w:val="6"/>
          <w:numId w:val="1"/>
        </w:numPr>
        <w:spacing w:line="240" w:lineRule="auto"/>
        <w:jc w:val="both"/>
      </w:pPr>
      <w:r>
        <w:t>Специальные</w:t>
      </w:r>
      <w:permEnd w:id="1585255950"/>
      <w:r>
        <w:t xml:space="preserve"> требования</w:t>
      </w:r>
    </w:p>
    <w:sdt>
      <w:sdtPr>
        <w:rPr>
          <w:b w:val="0"/>
        </w:rPr>
        <w:alias w:val="Специальные требования"/>
        <w:tag w:val="Специальные требования"/>
        <w:id w:val="-430892404"/>
        <w:placeholder>
          <w:docPart w:val="30D1570EE9164D9B919D0D9900BAB3ED"/>
        </w:placeholder>
        <w15:color w:val="FFFF00"/>
      </w:sdtPr>
      <w:sdtEndPr/>
      <w:sdtContent>
        <w:tbl>
          <w:tblPr>
            <w:tblStyle w:val="affffb"/>
            <w:tblW w:w="8502" w:type="dxa"/>
            <w:tblLook w:val="04A0" w:firstRow="1" w:lastRow="0" w:firstColumn="1" w:lastColumn="0" w:noHBand="0" w:noVBand="1"/>
          </w:tblPr>
          <w:tblGrid>
            <w:gridCol w:w="452"/>
            <w:gridCol w:w="3118"/>
            <w:gridCol w:w="4932"/>
          </w:tblGrid>
          <w:tr w:rsidR="009D3730" w:rsidRPr="0047532E" w14:paraId="210306AF" w14:textId="77777777" w:rsidTr="009D373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FBCE100" w14:textId="77777777" w:rsidR="009D3730" w:rsidRPr="0047532E" w:rsidRDefault="009D3730" w:rsidP="00E71805">
                <w:pPr>
                  <w:suppressAutoHyphens/>
                </w:pPr>
                <w:r w:rsidRPr="0047532E">
                  <w:t>№</w:t>
                </w:r>
              </w:p>
            </w:tc>
            <w:tc>
              <w:tcPr>
                <w:tcW w:w="3118" w:type="dxa"/>
                <w:vAlign w:val="center"/>
              </w:tcPr>
              <w:p w14:paraId="7C10781E" w14:textId="77777777" w:rsidR="009D3730" w:rsidRPr="0047532E" w:rsidRDefault="009D3730" w:rsidP="00E71805">
                <w:pPr>
                  <w:suppressAutoHyphens/>
                  <w:cnfStyle w:val="100000000000" w:firstRow="1" w:lastRow="0" w:firstColumn="0" w:lastColumn="0" w:oddVBand="0" w:evenVBand="0" w:oddHBand="0" w:evenHBand="0" w:firstRowFirstColumn="0" w:firstRowLastColumn="0" w:lastRowFirstColumn="0" w:lastRowLastColumn="0"/>
                </w:pPr>
                <w:r>
                  <w:t xml:space="preserve">Требование </w:t>
                </w:r>
              </w:p>
            </w:tc>
            <w:tc>
              <w:tcPr>
                <w:tcW w:w="4932" w:type="dxa"/>
                <w:vAlign w:val="center"/>
              </w:tcPr>
              <w:p w14:paraId="1EDD0B31" w14:textId="77777777" w:rsidR="009D3730" w:rsidRPr="0047532E" w:rsidRDefault="009D3730" w:rsidP="00E71805">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t>.</w:t>
                </w:r>
              </w:p>
            </w:tc>
          </w:tr>
          <w:tr w:rsidR="009D3730" w14:paraId="2329E1F4" w14:textId="77777777" w:rsidTr="009D37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C241DAD" w14:textId="77777777" w:rsidR="009D3730" w:rsidRPr="0057727C" w:rsidRDefault="009D3730" w:rsidP="009D3730">
                <w:pPr>
                  <w:pStyle w:val="ac"/>
                  <w:numPr>
                    <w:ilvl w:val="0"/>
                    <w:numId w:val="6"/>
                  </w:numPr>
                  <w:suppressAutoHyphens/>
                  <w:jc w:val="both"/>
                </w:pPr>
              </w:p>
            </w:tc>
            <w:tc>
              <w:tcPr>
                <w:tcW w:w="3118" w:type="dxa"/>
                <w:vAlign w:val="center"/>
              </w:tcPr>
              <w:p w14:paraId="60932EDE" w14:textId="77777777" w:rsidR="009D3730" w:rsidRPr="007A6892" w:rsidRDefault="001F6AD1" w:rsidP="00E71805">
                <w:pPr>
                  <w:suppressAutoHyphens/>
                  <w:jc w:val="both"/>
                  <w:cnfStyle w:val="000000100000" w:firstRow="0" w:lastRow="0" w:firstColumn="0" w:lastColumn="0" w:oddVBand="0" w:evenVBand="0" w:oddHBand="1" w:evenHBand="0" w:firstRowFirstColumn="0" w:firstRowLastColumn="0" w:lastRowFirstColumn="0" w:lastRowLastColumn="0"/>
                </w:pPr>
                <w:r w:rsidRPr="001F6AD1">
                  <w:t>Соответствие участников закупки требованиям, устанавливаемым в соответствии с законодательством Российской Федерации к лицам, выполняющим работы или услуги, являющихся предметом закупки</w:t>
                </w:r>
              </w:p>
            </w:tc>
            <w:sdt>
              <w:sdtPr>
                <w:id w:val="-1002968210"/>
                <w:placeholder>
                  <w:docPart w:val="6B9B661C1EE44F45BFAF21F84C7C1B80"/>
                </w:placeholder>
                <w15:color w:val="FFFF00"/>
              </w:sdtPr>
              <w:sdtEndPr/>
              <w:sdtContent>
                <w:tc>
                  <w:tcPr>
                    <w:tcW w:w="4932" w:type="dxa"/>
                    <w:vAlign w:val="center"/>
                  </w:tcPr>
                  <w:p w14:paraId="0979DD42" w14:textId="0426A341" w:rsidR="009D3730" w:rsidRPr="0047532E" w:rsidRDefault="000106A8" w:rsidP="00E71805">
                    <w:pPr>
                      <w:suppressAutoHyphens/>
                      <w:jc w:val="both"/>
                      <w:cnfStyle w:val="000000100000" w:firstRow="0" w:lastRow="0" w:firstColumn="0" w:lastColumn="0" w:oddVBand="0" w:evenVBand="0" w:oddHBand="1" w:evenHBand="0" w:firstRowFirstColumn="0" w:firstRowLastColumn="0" w:lastRowFirstColumn="0" w:lastRowLastColumn="0"/>
                    </w:pPr>
                    <w:r>
                      <w:t>лицензия</w:t>
                    </w:r>
                  </w:p>
                </w:tc>
              </w:sdtContent>
            </w:sdt>
          </w:tr>
          <w:tr w:rsidR="00C5615C" w14:paraId="5BE40CC8" w14:textId="77777777" w:rsidTr="009D373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8CE113B" w14:textId="77777777" w:rsidR="00C5615C" w:rsidRPr="0057727C" w:rsidRDefault="00C5615C" w:rsidP="00C5615C">
                <w:pPr>
                  <w:pStyle w:val="ac"/>
                  <w:numPr>
                    <w:ilvl w:val="0"/>
                    <w:numId w:val="6"/>
                  </w:numPr>
                  <w:suppressAutoHyphens/>
                  <w:jc w:val="both"/>
                </w:pPr>
              </w:p>
            </w:tc>
            <w:tc>
              <w:tcPr>
                <w:tcW w:w="3118" w:type="dxa"/>
                <w:vAlign w:val="center"/>
              </w:tcPr>
              <w:p w14:paraId="3477B1C4" w14:textId="77777777" w:rsidR="00C5615C" w:rsidRDefault="00C5615C" w:rsidP="00C5615C">
                <w:pPr>
                  <w:suppressAutoHyphens/>
                  <w:jc w:val="both"/>
                  <w:cnfStyle w:val="000000010000" w:firstRow="0" w:lastRow="0" w:firstColumn="0" w:lastColumn="0" w:oddVBand="0" w:evenVBand="0" w:oddHBand="0" w:evenHBand="1" w:firstRowFirstColumn="0" w:firstRowLastColumn="0" w:lastRowFirstColumn="0" w:lastRowLastColumn="0"/>
                </w:pPr>
                <w:r w:rsidRPr="00A038A1">
                  <w:rPr>
                    <w:rFonts w:cstheme="minorHAnsi"/>
                  </w:rPr>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932" w:type="dxa"/>
                <w:vAlign w:val="center"/>
              </w:tcPr>
              <w:p w14:paraId="6EEB81EB" w14:textId="6CA0FF74" w:rsidR="00C5615C" w:rsidRDefault="009D3B85" w:rsidP="00C5615C">
                <w:pPr>
                  <w:suppressAutoHyphens/>
                  <w:jc w:val="both"/>
                  <w:cnfStyle w:val="000000010000" w:firstRow="0" w:lastRow="0" w:firstColumn="0" w:lastColumn="0" w:oddVBand="0" w:evenVBand="0" w:oddHBand="0" w:evenHBand="1" w:firstRowFirstColumn="0" w:firstRowLastColumn="0" w:lastRowFirstColumn="0" w:lastRowLastColumn="0"/>
                </w:pPr>
                <w:r>
                  <w:t>да</w:t>
                </w:r>
              </w:p>
            </w:tc>
          </w:tr>
          <w:tr w:rsidR="00C5615C" w14:paraId="5FA51189" w14:textId="77777777" w:rsidTr="009D37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6CB2A99" w14:textId="77777777" w:rsidR="00C5615C" w:rsidRPr="0057727C" w:rsidRDefault="00C5615C" w:rsidP="00C5615C">
                <w:pPr>
                  <w:pStyle w:val="ac"/>
                  <w:numPr>
                    <w:ilvl w:val="0"/>
                    <w:numId w:val="6"/>
                  </w:numPr>
                  <w:suppressAutoHyphens/>
                  <w:jc w:val="both"/>
                </w:pPr>
              </w:p>
            </w:tc>
            <w:tc>
              <w:tcPr>
                <w:tcW w:w="3118" w:type="dxa"/>
                <w:vAlign w:val="center"/>
              </w:tcPr>
              <w:p w14:paraId="4B2E1688" w14:textId="77777777" w:rsidR="00C5615C" w:rsidRDefault="00C5615C" w:rsidP="00C5615C">
                <w:pPr>
                  <w:suppressAutoHyphens/>
                  <w:jc w:val="both"/>
                  <w:cnfStyle w:val="000000100000" w:firstRow="0" w:lastRow="0" w:firstColumn="0" w:lastColumn="0" w:oddVBand="0" w:evenVBand="0" w:oddHBand="1" w:evenHBand="0" w:firstRowFirstColumn="0" w:firstRowLastColumn="0" w:lastRowFirstColumn="0" w:lastRowLastColumn="0"/>
                </w:pPr>
                <w:r w:rsidRPr="00A038A1">
                  <w:rPr>
                    <w:rFonts w:cstheme="minorHAnsi"/>
                  </w:rPr>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4932" w:type="dxa"/>
                <w:vAlign w:val="center"/>
              </w:tcPr>
              <w:p w14:paraId="42234F46" w14:textId="1F179269" w:rsidR="00C5615C" w:rsidRDefault="00020AF9" w:rsidP="00C5615C">
                <w:pPr>
                  <w:suppressAutoHyphens/>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Требования_о_МТР_для_СМСП </w:instrText>
                </w:r>
                <w:r>
                  <w:fldChar w:fldCharType="separate"/>
                </w:r>
                <w:r w:rsidR="0079741D">
                  <w:t>нет</w:t>
                </w:r>
                <w:r>
                  <w:fldChar w:fldCharType="end"/>
                </w:r>
              </w:p>
            </w:tc>
          </w:tr>
          <w:tr w:rsidR="009D3730" w14:paraId="03450ED4" w14:textId="77777777" w:rsidTr="009D373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A9E9E31" w14:textId="77777777" w:rsidR="009D3730" w:rsidRPr="0057727C" w:rsidRDefault="009D3730" w:rsidP="009D3730">
                <w:pPr>
                  <w:pStyle w:val="ac"/>
                  <w:numPr>
                    <w:ilvl w:val="0"/>
                    <w:numId w:val="6"/>
                  </w:numPr>
                  <w:suppressAutoHyphens/>
                  <w:jc w:val="both"/>
                </w:pPr>
              </w:p>
            </w:tc>
            <w:tc>
              <w:tcPr>
                <w:tcW w:w="3118" w:type="dxa"/>
                <w:vAlign w:val="center"/>
              </w:tcPr>
              <w:sdt>
                <w:sdtPr>
                  <w:id w:val="-675117686"/>
                  <w:placeholder>
                    <w:docPart w:val="48BECD9AEE6B42D1856ECA19D102B466"/>
                  </w:placeholder>
                  <w15:color w:val="FFFF00"/>
                </w:sdtPr>
                <w:sdtEndPr>
                  <w:rPr>
                    <w:noProof/>
                  </w:rPr>
                </w:sdtEndPr>
                <w:sdtContent>
                  <w:p w14:paraId="1227AD72" w14:textId="77777777" w:rsidR="009D3730" w:rsidRDefault="009D3730" w:rsidP="00E71805">
                    <w:pPr>
                      <w:suppressAutoHyphens/>
                      <w:jc w:val="both"/>
                      <w:cnfStyle w:val="000000010000" w:firstRow="0" w:lastRow="0" w:firstColumn="0" w:lastColumn="0" w:oddVBand="0" w:evenVBand="0" w:oddHBand="0" w:evenHBand="1" w:firstRowFirstColumn="0" w:firstRowLastColumn="0" w:lastRowFirstColumn="0" w:lastRowLastColumn="0"/>
                    </w:pPr>
                    <w:r>
                      <w:t>Аттестация НАКС</w:t>
                    </w:r>
                  </w:p>
                </w:sdtContent>
              </w:sdt>
            </w:tc>
            <w:sdt>
              <w:sdtPr>
                <w:id w:val="1871947138"/>
                <w:placeholder>
                  <w:docPart w:val="D9A6A4E90E7B4ADB866547F6DEBAEA65"/>
                </w:placeholder>
                <w15:color w:val="FFFF00"/>
              </w:sdtPr>
              <w:sdtEndPr/>
              <w:sdtContent>
                <w:sdt>
                  <w:sdtPr>
                    <w:id w:val="-580068846"/>
                    <w:placeholder>
                      <w:docPart w:val="2CF7CC42A75845628A7882CF1A4B6AAE"/>
                    </w:placeholder>
                    <w15:color w:val="FFFF00"/>
                  </w:sdtPr>
                  <w:sdtEndPr/>
                  <w:sdtContent>
                    <w:tc>
                      <w:tcPr>
                        <w:tcW w:w="4932" w:type="dxa"/>
                        <w:vAlign w:val="center"/>
                      </w:tcPr>
                      <w:p w14:paraId="1735BA9E" w14:textId="5F122A10" w:rsidR="009D3730" w:rsidRDefault="00B76122" w:rsidP="00E71805">
                        <w:pPr>
                          <w:jc w:val="both"/>
                          <w:cnfStyle w:val="000000010000" w:firstRow="0" w:lastRow="0" w:firstColumn="0" w:lastColumn="0" w:oddVBand="0" w:evenVBand="0" w:oddHBand="0" w:evenHBand="1" w:firstRowFirstColumn="0" w:firstRowLastColumn="0" w:lastRowFirstColumn="0" w:lastRowLastColumn="0"/>
                        </w:pPr>
                        <w:fldSimple w:instr=" MERGEFIELD Документ_требования_об_аттестации_НАКС ">
                          <w:r w:rsidR="0079741D">
                            <w:t>нет</w:t>
                          </w:r>
                        </w:fldSimple>
                      </w:p>
                    </w:tc>
                  </w:sdtContent>
                </w:sdt>
              </w:sdtContent>
            </w:sdt>
          </w:tr>
        </w:tbl>
      </w:sdtContent>
    </w:sdt>
    <w:p w14:paraId="0B567CD0" w14:textId="77777777" w:rsidR="002A4A60" w:rsidRDefault="002A4A60" w:rsidP="009D3730">
      <w:pPr>
        <w:pStyle w:val="113"/>
        <w:numPr>
          <w:ilvl w:val="0"/>
          <w:numId w:val="0"/>
        </w:numPr>
        <w:spacing w:line="240" w:lineRule="auto"/>
        <w:jc w:val="both"/>
      </w:pPr>
    </w:p>
    <w:p w14:paraId="0FFEE7F9" w14:textId="77777777" w:rsidR="00B93B01" w:rsidRPr="005E1D52" w:rsidRDefault="00B93B01" w:rsidP="00B93B01">
      <w:pPr>
        <w:pStyle w:val="113"/>
        <w:spacing w:line="240" w:lineRule="auto"/>
        <w:jc w:val="both"/>
      </w:pPr>
      <w:r w:rsidRPr="005E1D52">
        <w:t>Требование по обеспечению заявки на участие в закупочной процедуре</w:t>
      </w:r>
    </w:p>
    <w:permStart w:id="1119823322" w:edGrp="everyone" w:displacedByCustomXml="next"/>
    <w:sdt>
      <w:sdtPr>
        <w:rPr>
          <w:b w:val="0"/>
        </w:rPr>
        <w:alias w:val="Специальные требования"/>
        <w:tag w:val="Специальные требования"/>
        <w:id w:val="798342438"/>
        <w:placeholder>
          <w:docPart w:val="DE0E97C92B3F4EBD8FB0B5C30655A595"/>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3862BB43"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115EC9A" w14:textId="77777777" w:rsidR="00B93B01" w:rsidRPr="005E1D52" w:rsidRDefault="00B93B01" w:rsidP="00DD77B3">
                <w:pPr>
                  <w:suppressAutoHyphens/>
                </w:pPr>
                <w:r w:rsidRPr="005E1D52">
                  <w:t>№</w:t>
                </w:r>
              </w:p>
            </w:tc>
            <w:tc>
              <w:tcPr>
                <w:tcW w:w="3118" w:type="dxa"/>
                <w:vAlign w:val="center"/>
              </w:tcPr>
              <w:p w14:paraId="0122A089"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287555A1"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51FEFA87"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EB6BA0A" w14:textId="77777777" w:rsidR="002F0BC7" w:rsidRPr="005E1D52" w:rsidRDefault="002F0BC7" w:rsidP="002F0BC7">
                <w:pPr>
                  <w:pStyle w:val="ac"/>
                  <w:numPr>
                    <w:ilvl w:val="0"/>
                    <w:numId w:val="6"/>
                  </w:numPr>
                  <w:suppressAutoHyphens/>
                  <w:jc w:val="both"/>
                </w:pPr>
              </w:p>
            </w:tc>
            <w:tc>
              <w:tcPr>
                <w:tcW w:w="3118" w:type="dxa"/>
                <w:vAlign w:val="center"/>
              </w:tcPr>
              <w:p w14:paraId="030BF8BD"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заявки</w:t>
                </w:r>
              </w:p>
            </w:tc>
            <w:tc>
              <w:tcPr>
                <w:tcW w:w="4932" w:type="dxa"/>
                <w:vAlign w:val="center"/>
              </w:tcPr>
              <w:p w14:paraId="7D521BBC" w14:textId="009CBF08"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2F0BC7" w:rsidRPr="005E1D52" w14:paraId="7A55B0DA"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DDDE7EE" w14:textId="77777777" w:rsidR="002F0BC7" w:rsidRPr="005E1D52" w:rsidRDefault="002F0BC7" w:rsidP="002F0BC7">
                <w:pPr>
                  <w:pStyle w:val="ac"/>
                  <w:numPr>
                    <w:ilvl w:val="0"/>
                    <w:numId w:val="6"/>
                  </w:numPr>
                  <w:suppressAutoHyphens/>
                  <w:jc w:val="both"/>
                </w:pPr>
              </w:p>
            </w:tc>
            <w:tc>
              <w:tcPr>
                <w:tcW w:w="3118" w:type="dxa"/>
                <w:vAlign w:val="center"/>
              </w:tcPr>
              <w:p w14:paraId="05177BF7"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 xml:space="preserve">Форма обеспечения заявки </w:t>
                </w:r>
              </w:p>
            </w:tc>
            <w:tc>
              <w:tcPr>
                <w:tcW w:w="4932" w:type="dxa"/>
                <w:vAlign w:val="center"/>
              </w:tcPr>
              <w:p w14:paraId="70FB78C9" w14:textId="617D18DD"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Форма_обеспечения_заявки_ </w:instrText>
                </w:r>
                <w:r w:rsidRPr="005E1D52">
                  <w:rPr>
                    <w:rFonts w:cstheme="minorHAnsi"/>
                  </w:rPr>
                  <w:fldChar w:fldCharType="separate"/>
                </w:r>
                <w:r w:rsidR="0079741D">
                  <w:rPr>
                    <w:rFonts w:cstheme="minorHAnsi"/>
                  </w:rPr>
                  <w:t>не предусмотрена</w:t>
                </w:r>
                <w:r w:rsidRPr="005E1D52">
                  <w:rPr>
                    <w:rFonts w:cstheme="minorHAnsi"/>
                  </w:rPr>
                  <w:fldChar w:fldCharType="end"/>
                </w:r>
              </w:p>
            </w:tc>
          </w:tr>
        </w:tbl>
      </w:sdtContent>
    </w:sdt>
    <w:permEnd w:id="1119823322"/>
    <w:p w14:paraId="446E8286" w14:textId="77777777" w:rsidR="00B93B01" w:rsidRPr="005E1D52" w:rsidRDefault="00B93B01" w:rsidP="00B93B01">
      <w:pPr>
        <w:pStyle w:val="113"/>
        <w:spacing w:line="240" w:lineRule="auto"/>
        <w:jc w:val="both"/>
      </w:pPr>
      <w:r w:rsidRPr="005E1D52">
        <w:t>Требование по обеспечению договора на участие в закупочной процедуре</w:t>
      </w:r>
    </w:p>
    <w:permStart w:id="441928308" w:edGrp="everyone" w:displacedByCustomXml="next"/>
    <w:sdt>
      <w:sdtPr>
        <w:rPr>
          <w:b w:val="0"/>
        </w:rPr>
        <w:alias w:val="Специальные требования"/>
        <w:tag w:val="Специальные требования"/>
        <w:id w:val="-692846911"/>
        <w:placeholder>
          <w:docPart w:val="C7CD245AD4E84D18A0F93A394D2B03B1"/>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199C38AC"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E9214BC" w14:textId="77777777" w:rsidR="00B93B01" w:rsidRPr="005E1D52" w:rsidRDefault="00B93B01" w:rsidP="00DD77B3">
                <w:pPr>
                  <w:suppressAutoHyphens/>
                </w:pPr>
                <w:r w:rsidRPr="005E1D52">
                  <w:t>№</w:t>
                </w:r>
              </w:p>
            </w:tc>
            <w:tc>
              <w:tcPr>
                <w:tcW w:w="3118" w:type="dxa"/>
                <w:vAlign w:val="center"/>
              </w:tcPr>
              <w:p w14:paraId="25326A22"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1A1E5B2B"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5DC4379D"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936CCDE" w14:textId="77777777" w:rsidR="002F0BC7" w:rsidRPr="005E1D52" w:rsidRDefault="002F0BC7" w:rsidP="002F0BC7">
                <w:pPr>
                  <w:pStyle w:val="ac"/>
                  <w:numPr>
                    <w:ilvl w:val="0"/>
                    <w:numId w:val="6"/>
                  </w:numPr>
                  <w:suppressAutoHyphens/>
                  <w:jc w:val="both"/>
                </w:pPr>
              </w:p>
            </w:tc>
            <w:tc>
              <w:tcPr>
                <w:tcW w:w="3118" w:type="dxa"/>
                <w:vAlign w:val="center"/>
              </w:tcPr>
              <w:p w14:paraId="665E24D5"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договора</w:t>
                </w:r>
              </w:p>
            </w:tc>
            <w:tc>
              <w:tcPr>
                <w:tcW w:w="4932" w:type="dxa"/>
                <w:vAlign w:val="center"/>
              </w:tcPr>
              <w:p w14:paraId="44B7E475" w14:textId="7ACB970E"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Размер_обеспечения_договора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2F0BC7" w:rsidRPr="005E1D52" w14:paraId="471061D0"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B967D71" w14:textId="77777777" w:rsidR="002F0BC7" w:rsidRPr="005E1D52" w:rsidRDefault="002F0BC7" w:rsidP="002F0BC7">
                <w:pPr>
                  <w:pStyle w:val="ac"/>
                  <w:numPr>
                    <w:ilvl w:val="0"/>
                    <w:numId w:val="6"/>
                  </w:numPr>
                  <w:suppressAutoHyphens/>
                  <w:jc w:val="both"/>
                </w:pPr>
              </w:p>
            </w:tc>
            <w:tc>
              <w:tcPr>
                <w:tcW w:w="3118" w:type="dxa"/>
                <w:vAlign w:val="center"/>
              </w:tcPr>
              <w:p w14:paraId="6757381B"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Форма обеспечения договора</w:t>
                </w:r>
              </w:p>
            </w:tc>
            <w:tc>
              <w:tcPr>
                <w:tcW w:w="4932" w:type="dxa"/>
                <w:vAlign w:val="center"/>
              </w:tcPr>
              <w:p w14:paraId="18105EC5" w14:textId="3CEAE258" w:rsidR="002F0BC7" w:rsidRPr="005E1D52" w:rsidRDefault="002F0BC7" w:rsidP="002F0BC7">
                <w:pPr>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Форма_обеспечения_договора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C4575E" w:rsidRPr="00C736AB" w14:paraId="1F0E7455" w14:textId="77777777" w:rsidTr="00F51B5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A8555E2" w14:textId="77777777" w:rsidR="00C4575E" w:rsidRPr="00633AC2" w:rsidRDefault="00C4575E" w:rsidP="00C4575E">
                <w:pPr>
                  <w:pStyle w:val="ac"/>
                  <w:numPr>
                    <w:ilvl w:val="0"/>
                    <w:numId w:val="6"/>
                  </w:numPr>
                  <w:suppressAutoHyphens/>
                  <w:jc w:val="both"/>
                </w:pPr>
              </w:p>
            </w:tc>
            <w:tc>
              <w:tcPr>
                <w:tcW w:w="3118" w:type="dxa"/>
                <w:vAlign w:val="center"/>
              </w:tcPr>
              <w:p w14:paraId="483C9977" w14:textId="77777777" w:rsidR="00C4575E" w:rsidRPr="00C4575E" w:rsidRDefault="00C4575E" w:rsidP="00F51B5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4575E">
                  <w:rPr>
                    <w:rFonts w:cstheme="minorHAnsi"/>
                  </w:rPr>
                  <w:t>Обеспечиваемые обязательства</w:t>
                </w:r>
              </w:p>
            </w:tc>
            <w:tc>
              <w:tcPr>
                <w:tcW w:w="4932" w:type="dxa"/>
                <w:vAlign w:val="center"/>
              </w:tcPr>
              <w:p w14:paraId="57D84651" w14:textId="27FBD846" w:rsidR="00C4575E" w:rsidRPr="00846D09" w:rsidRDefault="00C4575E" w:rsidP="00F51B5E">
                <w:pPr>
                  <w:jc w:val="both"/>
                  <w:cnfStyle w:val="000000100000" w:firstRow="0" w:lastRow="0" w:firstColumn="0" w:lastColumn="0" w:oddVBand="0" w:evenVBand="0" w:oddHBand="1" w:evenHBand="0" w:firstRowFirstColumn="0" w:firstRowLastColumn="0" w:lastRowFirstColumn="0" w:lastRowLastColumn="0"/>
                  <w:rPr>
                    <w:rFonts w:cstheme="minorHAnsi"/>
                  </w:rPr>
                </w:pPr>
                <w:r w:rsidRPr="00C4575E">
                  <w:rPr>
                    <w:rFonts w:cstheme="minorHAnsi"/>
                  </w:rPr>
                  <w:fldChar w:fldCharType="begin"/>
                </w:r>
                <w:r w:rsidRPr="00C4575E">
                  <w:rPr>
                    <w:rFonts w:cstheme="minorHAnsi"/>
                  </w:rPr>
                  <w:instrText xml:space="preserve"> MERGEFIELD Обеспечиваемые_обязательсва </w:instrText>
                </w:r>
                <w:r w:rsidRPr="00C4575E">
                  <w:rPr>
                    <w:rFonts w:cstheme="minorHAnsi"/>
                  </w:rPr>
                  <w:fldChar w:fldCharType="separate"/>
                </w:r>
                <w:r w:rsidR="0079741D">
                  <w:rPr>
                    <w:rFonts w:cstheme="minorHAnsi"/>
                  </w:rPr>
                  <w:t>не предусмотрено</w:t>
                </w:r>
                <w:r w:rsidRPr="00C4575E">
                  <w:rPr>
                    <w:rFonts w:cstheme="minorHAnsi"/>
                  </w:rPr>
                  <w:fldChar w:fldCharType="end"/>
                </w:r>
              </w:p>
            </w:tc>
          </w:tr>
          <w:tr w:rsidR="00B93B01" w:rsidRPr="00D01CAB" w14:paraId="54C808DC"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891B1BB" w14:textId="77777777" w:rsidR="00B93B01" w:rsidRPr="005E1D52" w:rsidRDefault="00B93B01" w:rsidP="00E46EEC">
                <w:pPr>
                  <w:pStyle w:val="ac"/>
                  <w:numPr>
                    <w:ilvl w:val="0"/>
                    <w:numId w:val="6"/>
                  </w:numPr>
                  <w:suppressAutoHyphens/>
                  <w:jc w:val="both"/>
                </w:pPr>
              </w:p>
            </w:tc>
            <w:tc>
              <w:tcPr>
                <w:tcW w:w="3118" w:type="dxa"/>
                <w:vAlign w:val="center"/>
              </w:tcPr>
              <w:p w14:paraId="585C0609" w14:textId="77777777" w:rsidR="00B93B01" w:rsidRPr="005E1D52" w:rsidRDefault="00B93B0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Срок предоставления обеспечения договора</w:t>
                </w:r>
              </w:p>
            </w:tc>
            <w:tc>
              <w:tcPr>
                <w:tcW w:w="4932" w:type="dxa"/>
                <w:vAlign w:val="center"/>
              </w:tcPr>
              <w:p w14:paraId="5D605C76" w14:textId="78C8E2B5" w:rsidR="00B93B01" w:rsidRDefault="0079741D"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t>Не предусмотрено</w:t>
                </w:r>
              </w:p>
            </w:tc>
          </w:tr>
        </w:tbl>
      </w:sdtContent>
    </w:sdt>
    <w:permEnd w:id="441928308"/>
    <w:p w14:paraId="1908D2A4" w14:textId="77777777" w:rsidR="0025595D" w:rsidRPr="00736283" w:rsidRDefault="0025595D" w:rsidP="0025595D">
      <w:pPr>
        <w:pStyle w:val="113"/>
        <w:spacing w:line="240" w:lineRule="auto"/>
        <w:jc w:val="both"/>
      </w:pPr>
      <w:r w:rsidRPr="00736283">
        <w:t xml:space="preserve">Требования </w:t>
      </w:r>
      <w:r w:rsidR="00481549">
        <w:t>по обеспечению аванса</w:t>
      </w:r>
    </w:p>
    <w:permStart w:id="643973505" w:edGrp="everyone" w:displacedByCustomXml="next"/>
    <w:sdt>
      <w:sdtPr>
        <w:rPr>
          <w:b w:val="0"/>
        </w:rPr>
        <w:alias w:val="Специальные требования"/>
        <w:tag w:val="Специальные требования"/>
        <w:id w:val="-582680519"/>
        <w:placeholder>
          <w:docPart w:val="4BA78D1D453D4289882EED5C4B466362"/>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25595D" w:rsidRPr="00736283" w14:paraId="0DA8D169"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2859494" w14:textId="77777777" w:rsidR="0025595D" w:rsidRPr="00736283" w:rsidRDefault="0025595D" w:rsidP="00DD77B3">
                <w:pPr>
                  <w:suppressAutoHyphens/>
                </w:pPr>
                <w:r w:rsidRPr="00736283">
                  <w:t>№</w:t>
                </w:r>
              </w:p>
            </w:tc>
            <w:tc>
              <w:tcPr>
                <w:tcW w:w="3118" w:type="dxa"/>
                <w:vAlign w:val="center"/>
              </w:tcPr>
              <w:p w14:paraId="59A1B1AE"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2B2A37BB"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25595D" w:rsidRPr="00736283" w14:paraId="466B6B4C"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0765FC5" w14:textId="77777777" w:rsidR="0025595D" w:rsidRPr="00736283" w:rsidRDefault="0025595D" w:rsidP="00DD77B3">
                <w:pPr>
                  <w:pStyle w:val="ac"/>
                  <w:numPr>
                    <w:ilvl w:val="0"/>
                    <w:numId w:val="6"/>
                  </w:numPr>
                  <w:suppressAutoHyphens/>
                  <w:jc w:val="both"/>
                </w:pPr>
              </w:p>
            </w:tc>
            <w:tc>
              <w:tcPr>
                <w:tcW w:w="3118" w:type="dxa"/>
                <w:vAlign w:val="center"/>
              </w:tcPr>
              <w:p w14:paraId="7844CC00" w14:textId="77777777"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14:paraId="02530820" w14:textId="7F00D57D"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Обеспечение_аванса </w:instrText>
                </w:r>
                <w:r w:rsidRPr="00736283">
                  <w:rPr>
                    <w:rFonts w:cstheme="minorHAnsi"/>
                  </w:rPr>
                  <w:fldChar w:fldCharType="separate"/>
                </w:r>
                <w:r w:rsidR="0079741D">
                  <w:rPr>
                    <w:rFonts w:cstheme="minorHAnsi"/>
                  </w:rPr>
                  <w:t>не предусмотрено</w:t>
                </w:r>
                <w:r w:rsidRPr="00736283">
                  <w:rPr>
                    <w:rFonts w:cstheme="minorHAnsi"/>
                  </w:rPr>
                  <w:fldChar w:fldCharType="end"/>
                </w:r>
              </w:p>
            </w:tc>
          </w:tr>
          <w:tr w:rsidR="0025595D" w:rsidRPr="00C736AB" w14:paraId="665F0A18"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2001AE1" w14:textId="77777777" w:rsidR="0025595D" w:rsidRPr="00736283" w:rsidRDefault="0025595D" w:rsidP="00DD77B3">
                <w:pPr>
                  <w:pStyle w:val="ac"/>
                  <w:numPr>
                    <w:ilvl w:val="0"/>
                    <w:numId w:val="6"/>
                  </w:numPr>
                  <w:suppressAutoHyphens/>
                  <w:jc w:val="both"/>
                </w:pPr>
              </w:p>
            </w:tc>
            <w:tc>
              <w:tcPr>
                <w:tcW w:w="3118" w:type="dxa"/>
                <w:vAlign w:val="center"/>
              </w:tcPr>
              <w:p w14:paraId="7913F32A" w14:textId="77777777" w:rsidR="0025595D" w:rsidRPr="00736283" w:rsidRDefault="0025595D"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14:paraId="0D6492C3" w14:textId="73904123" w:rsidR="0025595D" w:rsidRDefault="0025595D"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Срок_и_условия_предоставления_обеспечени </w:instrText>
                </w:r>
                <w:r w:rsidRPr="00736283">
                  <w:rPr>
                    <w:rFonts w:cstheme="minorHAnsi"/>
                  </w:rPr>
                  <w:fldChar w:fldCharType="separate"/>
                </w:r>
                <w:r w:rsidR="00174323">
                  <w:rPr>
                    <w:rFonts w:cstheme="minorHAnsi"/>
                  </w:rPr>
                  <w:t>нет</w:t>
                </w:r>
                <w:r w:rsidRPr="00736283">
                  <w:rPr>
                    <w:rFonts w:cstheme="minorHAnsi"/>
                  </w:rPr>
                  <w:fldChar w:fldCharType="end"/>
                </w:r>
              </w:p>
            </w:tc>
          </w:tr>
          <w:permEnd w:id="643973505"/>
        </w:tbl>
      </w:sdtContent>
    </w:sdt>
    <w:p w14:paraId="671330F4" w14:textId="77777777" w:rsidR="0025595D" w:rsidRDefault="0025595D">
      <w:pPr>
        <w:rPr>
          <w:rFonts w:eastAsia="Times New Roman" w:cs="Arial"/>
          <w:b/>
          <w:color w:val="000000" w:themeColor="text1"/>
          <w:sz w:val="24"/>
          <w:lang w:eastAsia="ru-RU"/>
        </w:rPr>
      </w:pPr>
    </w:p>
    <w:p w14:paraId="6649F29B" w14:textId="77777777" w:rsidR="0025595D" w:rsidRDefault="0025595D">
      <w:pPr>
        <w:rPr>
          <w:rFonts w:eastAsia="Times New Roman" w:cs="Arial"/>
          <w:b/>
          <w:color w:val="000000" w:themeColor="text1"/>
          <w:sz w:val="24"/>
          <w:lang w:eastAsia="ru-RU"/>
        </w:rPr>
      </w:pPr>
      <w:r>
        <w:rPr>
          <w:rFonts w:eastAsia="Times New Roman" w:cs="Arial"/>
          <w:b/>
          <w:color w:val="000000" w:themeColor="text1"/>
          <w:sz w:val="24"/>
          <w:lang w:eastAsia="ru-RU"/>
        </w:rPr>
        <w:br w:type="page"/>
      </w:r>
    </w:p>
    <w:p w14:paraId="3DED08B7" w14:textId="77777777" w:rsidR="00C832C8" w:rsidRDefault="00C832C8">
      <w:pPr>
        <w:rPr>
          <w:rFonts w:eastAsia="Times New Roman" w:cs="Arial"/>
          <w:b/>
          <w:color w:val="000000" w:themeColor="text1"/>
          <w:sz w:val="24"/>
          <w:lang w:eastAsia="ru-RU"/>
        </w:rPr>
      </w:pPr>
    </w:p>
    <w:p w14:paraId="4974173E" w14:textId="3788D25D" w:rsidR="00696A07" w:rsidRDefault="009916FD" w:rsidP="00696A07">
      <w:pPr>
        <w:pStyle w:val="1"/>
      </w:pPr>
      <w:bookmarkStart w:id="12" w:name="_Toc143602464"/>
      <w:r>
        <w:t>5.</w:t>
      </w:r>
      <w:r w:rsidR="00696A07">
        <w:t>Требования к заявке на участие в закупке</w:t>
      </w:r>
      <w:bookmarkEnd w:id="10"/>
      <w:bookmarkEnd w:id="12"/>
    </w:p>
    <w:p w14:paraId="05AC794C" w14:textId="77777777" w:rsidR="00696A07" w:rsidRPr="002011D4" w:rsidRDefault="00421159" w:rsidP="00696A07">
      <w:pPr>
        <w:pStyle w:val="113"/>
      </w:pPr>
      <w:r w:rsidRPr="002011D4">
        <w:t>С</w:t>
      </w:r>
      <w:r w:rsidR="00696A07" w:rsidRPr="002011D4">
        <w:t>остав заявки</w:t>
      </w:r>
    </w:p>
    <w:p w14:paraId="44B60EEF" w14:textId="77777777" w:rsidR="00480129" w:rsidRDefault="002741DB" w:rsidP="002741DB">
      <w:pPr>
        <w:pStyle w:val="111"/>
      </w:pPr>
      <w:r w:rsidRPr="002741DB">
        <w:t xml:space="preserve">Заявка на участие </w:t>
      </w:r>
      <w:r>
        <w:t xml:space="preserve">в конкурсе </w:t>
      </w:r>
      <w:r w:rsidRPr="002741DB">
        <w:t>в электронной форме состоит из двух частей и предложения участника закупки о цене договора (цене лота, единицы товара, работы, услуги)</w:t>
      </w:r>
      <w:r w:rsidR="00696A07">
        <w:t>.</w:t>
      </w:r>
    </w:p>
    <w:sdt>
      <w:sdtPr>
        <w:alias w:val="Части заявки"/>
        <w:tag w:val="Части заявки"/>
        <w:id w:val="-631405894"/>
        <w:lock w:val="sdtLocked"/>
        <w:placeholder>
          <w:docPart w:val="298E89FFEE384181BA2DD2FB0450FD9B"/>
        </w:placeholder>
        <w15:color w:val="00CCFF"/>
        <w:docPartList>
          <w:docPartGallery w:val="Quick Parts"/>
          <w:docPartCategory w:val="Документация о закупке: части заявки"/>
        </w:docPartList>
      </w:sdtPr>
      <w:sdtEndPr/>
      <w:sdtContent>
        <w:p w14:paraId="1767B4C1" w14:textId="77777777" w:rsidR="00D24712" w:rsidRPr="00A7091C" w:rsidRDefault="00D24712" w:rsidP="00D24712">
          <w:pPr>
            <w:pStyle w:val="111"/>
            <w:rPr>
              <w:color w:val="auto"/>
            </w:rPr>
          </w:pPr>
          <w:r w:rsidRPr="00A7091C">
            <w:rPr>
              <w:color w:val="auto"/>
            </w:rPr>
            <w:t>Первая часть заявки на участие в конкурсе в электронной форме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w:t>
          </w:r>
          <w:r>
            <w:rPr>
              <w:color w:val="auto"/>
            </w:rPr>
            <w:t xml:space="preserve"> </w:t>
          </w:r>
          <w:r w:rsidRPr="00A7091C">
            <w:rPr>
              <w:color w:val="auto"/>
            </w:rPr>
            <w:t>пп.</w:t>
          </w:r>
          <w:r>
            <w:rPr>
              <w:color w:val="auto"/>
            </w:rPr>
            <w:t xml:space="preserve">10, п 4.1 </w:t>
          </w:r>
          <w:r w:rsidRPr="00A7091C">
            <w:rPr>
              <w:color w:val="auto"/>
            </w:rPr>
            <w:t xml:space="preserve">документации о закупке. </w:t>
          </w:r>
        </w:p>
        <w:p w14:paraId="008DFFFF" w14:textId="77777777" w:rsidR="00B664F1" w:rsidRPr="00B664F1" w:rsidRDefault="002741DB" w:rsidP="00E74450">
          <w:pPr>
            <w:pStyle w:val="111"/>
          </w:pPr>
          <w:r w:rsidRPr="00D24712">
            <w:rPr>
              <w:color w:val="auto"/>
            </w:rPr>
            <w:t>Вторая часть данной заявки должна содержать информацию и доку</w:t>
          </w:r>
          <w:r w:rsidR="005A2C97" w:rsidRPr="00D24712">
            <w:rPr>
              <w:color w:val="auto"/>
            </w:rPr>
            <w:t>менты,</w:t>
          </w:r>
          <w:r w:rsidR="008169DE" w:rsidRPr="00D24712">
            <w:rPr>
              <w:color w:val="auto"/>
            </w:rPr>
            <w:t xml:space="preserve"> предусмотренные пп. 1 - </w:t>
          </w:r>
          <w:r w:rsidR="00A5201A" w:rsidRPr="00D24712">
            <w:rPr>
              <w:color w:val="auto"/>
            </w:rPr>
            <w:t>8</w:t>
          </w:r>
          <w:r w:rsidR="008169DE" w:rsidRPr="00D24712">
            <w:rPr>
              <w:color w:val="auto"/>
            </w:rPr>
            <w:t xml:space="preserve"> и 1</w:t>
          </w:r>
          <w:r w:rsidR="00A5201A" w:rsidRPr="00D24712">
            <w:rPr>
              <w:color w:val="auto"/>
            </w:rPr>
            <w:t>1</w:t>
          </w:r>
          <w:r w:rsidRPr="00D24712">
            <w:rPr>
              <w:color w:val="auto"/>
            </w:rPr>
            <w:t>, п.</w:t>
          </w:r>
          <w:r w:rsidR="00B664F1" w:rsidRPr="00D24712">
            <w:rPr>
              <w:color w:val="auto"/>
            </w:rPr>
            <w:t>4.1</w:t>
          </w:r>
          <w:r w:rsidRPr="00D24712">
            <w:rPr>
              <w:color w:val="auto"/>
            </w:rPr>
            <w:t xml:space="preserve">, а также </w:t>
          </w:r>
          <w:r w:rsidR="00427ECF">
            <w:t xml:space="preserve">п. </w:t>
          </w:r>
          <w:r w:rsidR="00B664F1">
            <w:t>4.2</w:t>
          </w:r>
          <w:r w:rsidR="00B664F1" w:rsidRPr="00D24712">
            <w:rPr>
              <w:color w:val="auto"/>
            </w:rPr>
            <w:t xml:space="preserve"> настоящей документации</w:t>
          </w:r>
          <w:r w:rsidRPr="00D24712">
            <w:rPr>
              <w:color w:val="auto"/>
            </w:rPr>
            <w:t xml:space="preserve"> в отношении критериев и по</w:t>
          </w:r>
          <w:r w:rsidR="00427ECF" w:rsidRPr="00D24712">
            <w:rPr>
              <w:color w:val="auto"/>
            </w:rPr>
            <w:t>рядка оценки и сопоставления за</w:t>
          </w:r>
          <w:r w:rsidRPr="00D24712">
            <w:rPr>
              <w:color w:val="auto"/>
            </w:rPr>
            <w:t xml:space="preserve">явок на участие в такой закупке, применяемых к участникам закупки (в случае установления в документации о конкурентной закупке этих критериев). </w:t>
          </w:r>
        </w:p>
        <w:p w14:paraId="62A28FBC" w14:textId="77777777" w:rsidR="00D20516" w:rsidRPr="005A2C97" w:rsidRDefault="002741DB" w:rsidP="002741DB">
          <w:pPr>
            <w:pStyle w:val="111"/>
          </w:pPr>
          <w:r w:rsidRPr="002741DB">
            <w:rPr>
              <w:color w:val="auto"/>
            </w:rPr>
            <w:t>При этом информация и документы должны содержаться в заявке на участие в конкурсе в электронной форме</w:t>
          </w:r>
          <w:r w:rsidR="00517B49">
            <w:rPr>
              <w:color w:val="auto"/>
            </w:rPr>
            <w:t>,</w:t>
          </w:r>
          <w:r w:rsidRPr="002741DB">
            <w:rPr>
              <w:color w:val="auto"/>
            </w:rPr>
            <w:t xml:space="preserve"> в случае установления обязанности их представления в соответствии с п </w:t>
          </w:r>
          <w:r w:rsidR="00B664F1">
            <w:rPr>
              <w:color w:val="auto"/>
            </w:rPr>
            <w:t>4.1</w:t>
          </w:r>
        </w:p>
        <w:p w14:paraId="1170FEAF" w14:textId="77777777" w:rsidR="005A2C97" w:rsidRDefault="005A2C97" w:rsidP="005A2C97">
          <w:pPr>
            <w:pStyle w:val="111"/>
          </w:pPr>
          <w:r w:rsidRPr="005A2C97">
            <w:t>Декларация</w:t>
          </w:r>
          <w:r w:rsidR="00255AE9">
            <w:t>, предусмотренная пп.1</w:t>
          </w:r>
          <w:r w:rsidR="00A5201A">
            <w:t>1</w:t>
          </w:r>
          <w:r>
            <w:t xml:space="preserve"> п.4.1</w:t>
          </w:r>
          <w:r w:rsidRPr="005A2C97">
            <w:t xml:space="preserve">, представляется в составе заявки участником конкурентной закупки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заказчику информации и документов, указанных в п. </w:t>
          </w:r>
          <w:r>
            <w:t>4.1</w:t>
          </w:r>
          <w:r w:rsidRPr="005A2C97">
            <w:t>,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ч.18, ст. 3.4, 223-ФЗ</w:t>
          </w:r>
        </w:p>
        <w:p w14:paraId="36E74748" w14:textId="77777777" w:rsidR="0040473C" w:rsidRDefault="00A441DD" w:rsidP="00130788">
          <w:pPr>
            <w:pStyle w:val="111"/>
          </w:pPr>
          <w:r>
            <w:t>Ценовое предложение указывается только в форме ценового предложения</w:t>
          </w:r>
          <w:r w:rsidR="0040473C">
            <w:t xml:space="preserve"> (не является частью 2 или 3; является самостоятельным документом)</w:t>
          </w:r>
          <w:r>
            <w:t>.</w:t>
          </w:r>
        </w:p>
        <w:p w14:paraId="61A6687A" w14:textId="77777777" w:rsidR="00552DD0" w:rsidRDefault="00C2001F" w:rsidP="002741DB">
          <w:pPr>
            <w:pStyle w:val="111"/>
          </w:pPr>
          <w:r>
            <w:t>З</w:t>
          </w:r>
          <w:r w:rsidR="002741DB" w:rsidRPr="002741DB">
            <w:t>аявка</w:t>
          </w:r>
          <w:r>
            <w:t xml:space="preserve"> </w:t>
          </w:r>
          <w:r w:rsidR="002741DB" w:rsidRPr="002741DB">
            <w:t>отклоняется в случае содержания в первой части заявки на участие сведений об участнике и (или) о ценовом предложении</w:t>
          </w:r>
          <w:r w:rsidR="0040473C">
            <w:t>.</w:t>
          </w:r>
        </w:p>
      </w:sdtContent>
    </w:sdt>
    <w:p w14:paraId="4802E98F" w14:textId="77777777" w:rsidR="005A5FA9" w:rsidRDefault="005A5FA9" w:rsidP="005A5FA9">
      <w:pPr>
        <w:pStyle w:val="113"/>
      </w:pPr>
      <w:r>
        <w:t>Форма заявки</w:t>
      </w:r>
    </w:p>
    <w:p w14:paraId="32C6F99A" w14:textId="77777777"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14:paraId="16625CF1" w14:textId="77777777" w:rsidR="00FE3E2C" w:rsidRDefault="00FE3E2C" w:rsidP="00FE3E2C">
      <w:pPr>
        <w:pStyle w:val="113"/>
      </w:pPr>
      <w:r>
        <w:t>Оформление заявки</w:t>
      </w:r>
    </w:p>
    <w:sdt>
      <w:sdtPr>
        <w:alias w:val="Оформление заявки"/>
        <w:tag w:val="Оформление заявки"/>
        <w:id w:val="283306258"/>
        <w:lock w:val="sdtLocked"/>
        <w:placeholder>
          <w:docPart w:val="4ABBFC9C84DE42A483DB5BE7E38A973E"/>
        </w:placeholder>
        <w15:color w:val="00CCFF"/>
        <w:docPartList>
          <w:docPartGallery w:val="Quick Parts"/>
          <w:docPartCategory w:val="Документация о закупке: форма заявки"/>
        </w:docPartList>
      </w:sdtPr>
      <w:sdtEndPr/>
      <w:sdtContent>
        <w:p w14:paraId="569454C7" w14:textId="77777777" w:rsidR="00A441DD" w:rsidRDefault="00A441DD" w:rsidP="006909D6">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14:paraId="13853E39" w14:textId="77777777" w:rsidR="00A441DD" w:rsidRDefault="00A441DD" w:rsidP="006909D6">
          <w:pPr>
            <w:pStyle w:val="111"/>
          </w:pPr>
          <w:r>
            <w:t>Электронный документ должен допускать поиск и копирование произвольных фрагментов.</w:t>
          </w:r>
        </w:p>
        <w:p w14:paraId="79B0C1B5" w14:textId="77777777" w:rsidR="00A441DD" w:rsidRDefault="00A441DD" w:rsidP="00A1655D">
          <w:pPr>
            <w:pStyle w:val="111"/>
          </w:pPr>
          <w:r>
            <w:t>Электронные формы заявки заполняются в формах, прилагаемых к документации о закупке.</w:t>
          </w:r>
        </w:p>
        <w:p w14:paraId="0D043504" w14:textId="77777777" w:rsidR="00A441DD" w:rsidRDefault="00A441DD" w:rsidP="00A1655D">
          <w:pPr>
            <w:pStyle w:val="111"/>
          </w:pPr>
          <w:r>
            <w:lastRenderedPageBreak/>
            <w:t>Заполненные формы заявки представляются в том же виде, в каком были заполнены (не требуется перевод в другой формат)</w:t>
          </w:r>
          <w:r w:rsidRPr="00D9475E">
            <w:t>.</w:t>
          </w:r>
        </w:p>
        <w:p w14:paraId="7572A275" w14:textId="77777777" w:rsidR="00421159" w:rsidRDefault="00A441DD" w:rsidP="006909D6">
          <w:pPr>
            <w:pStyle w:val="111"/>
          </w:pPr>
          <w:r>
            <w:t>Не требуется распечатывание заполненных электронных форм, их подписание и сканирование.</w:t>
          </w:r>
        </w:p>
      </w:sdtContent>
    </w:sdt>
    <w:p w14:paraId="49CF51B2" w14:textId="77777777" w:rsidR="00421159" w:rsidRDefault="00421159" w:rsidP="00421159">
      <w:pPr>
        <w:pStyle w:val="113"/>
      </w:pPr>
      <w:r>
        <w:t>Содержание заявки</w:t>
      </w:r>
    </w:p>
    <w:p w14:paraId="317E08C9" w14:textId="77777777" w:rsidR="00C47B45" w:rsidRDefault="00C47B45" w:rsidP="00C47B45">
      <w:pPr>
        <w:pStyle w:val="111"/>
      </w:pPr>
      <w:r w:rsidRPr="00075178">
        <w:t>Заявка</w:t>
      </w:r>
      <w:r>
        <w:t xml:space="preserve"> составляется на русском языке.</w:t>
      </w:r>
    </w:p>
    <w:p w14:paraId="4B23C8CE" w14:textId="77777777"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14:paraId="36DB731C" w14:textId="77777777"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14:paraId="1BDBBEB5" w14:textId="77777777"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14:paraId="582FEECF" w14:textId="77777777" w:rsidR="00245E58" w:rsidRPr="007C01B2"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14:paraId="41E958DC" w14:textId="77777777" w:rsidR="007C01B2" w:rsidRPr="007C01B2" w:rsidRDefault="007C01B2" w:rsidP="007C01B2">
      <w:pPr>
        <w:pStyle w:val="111"/>
        <w:rPr>
          <w:color w:val="auto"/>
        </w:rPr>
      </w:pPr>
      <w:r w:rsidRPr="007C01B2">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14:paraId="3002CBB6" w14:textId="77777777" w:rsidR="007C01B2" w:rsidRPr="002B6816" w:rsidRDefault="007C01B2" w:rsidP="007C01B2">
      <w:pPr>
        <w:pStyle w:val="111"/>
        <w:numPr>
          <w:ilvl w:val="0"/>
          <w:numId w:val="0"/>
        </w:numPr>
        <w:rPr>
          <w:color w:val="auto"/>
        </w:rPr>
      </w:pPr>
      <w:r w:rsidRPr="007C01B2">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14:paraId="764DCC25" w14:textId="77777777" w:rsidR="000A22FE" w:rsidRPr="005E1D52" w:rsidRDefault="00DD77B3" w:rsidP="000A22FE">
      <w:pPr>
        <w:pStyle w:val="113"/>
      </w:pPr>
      <w:r>
        <w:t>Общие требования к обеспечению исполнения обязательств</w:t>
      </w:r>
    </w:p>
    <w:p w14:paraId="219DAF24" w14:textId="77777777" w:rsidR="00DD77B3" w:rsidRDefault="00DD77B3" w:rsidP="00DD77B3">
      <w:pPr>
        <w:pStyle w:val="111"/>
      </w:pPr>
      <w:r w:rsidRPr="005E1D52">
        <w:t>При проведении процедуры закупки Заказчик вправе предусмотреть представление обеспечения исполнения обязательств, с</w:t>
      </w:r>
      <w:r>
        <w:t>вязанных с участием в процедуре.</w:t>
      </w:r>
    </w:p>
    <w:p w14:paraId="3954A9C2" w14:textId="77777777" w:rsidR="00DD77B3" w:rsidRDefault="00DD77B3" w:rsidP="00DD77B3">
      <w:pPr>
        <w:pStyle w:val="111"/>
      </w:pPr>
      <w:r>
        <w:t>При осуществлении конкурентной закупки с участием СМСП в качестве обеспечительных мер на участие в такой конкурентной закупке (если требование об обеспечении установлено заказчиком в документации о конкурентной закупке) может предоставляться:</w:t>
      </w:r>
    </w:p>
    <w:p w14:paraId="00013B5E" w14:textId="77777777" w:rsidR="00DD77B3" w:rsidRDefault="00DD77B3" w:rsidP="00DD77B3">
      <w:pPr>
        <w:pStyle w:val="a0"/>
      </w:pPr>
      <w:r w:rsidRPr="00781C01">
        <w:t xml:space="preserve">путем внесения денежных средств; </w:t>
      </w:r>
    </w:p>
    <w:p w14:paraId="4A4F27FD" w14:textId="77777777" w:rsidR="00DD77B3" w:rsidRDefault="00DD77B3" w:rsidP="00DD77B3">
      <w:pPr>
        <w:pStyle w:val="a0"/>
      </w:pPr>
      <w:r>
        <w:t>предоставления векселя (ей).</w:t>
      </w:r>
    </w:p>
    <w:p w14:paraId="59BE0082" w14:textId="77777777" w:rsidR="00DD77B3" w:rsidRDefault="00DD77B3" w:rsidP="00DD77B3">
      <w:pPr>
        <w:pStyle w:val="a0"/>
      </w:pPr>
      <w:r w:rsidRPr="00781C01">
        <w:t>предоставление</w:t>
      </w:r>
      <w:r>
        <w:t>м</w:t>
      </w:r>
      <w:r w:rsidRPr="00781C01">
        <w:t xml:space="preserve"> независимой гарантии. </w:t>
      </w:r>
    </w:p>
    <w:p w14:paraId="69265CA2" w14:textId="77777777" w:rsidR="00DD77B3" w:rsidRDefault="00DD77B3" w:rsidP="00DD77B3">
      <w:pPr>
        <w:pStyle w:val="111"/>
      </w:pPr>
      <w:r w:rsidRPr="00592425">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14:paraId="7FBC91C8"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14:paraId="0031AB2F" w14:textId="77777777" w:rsidR="00DD77B3" w:rsidRDefault="00DD77B3" w:rsidP="00DD77B3">
      <w:pPr>
        <w:pStyle w:val="111"/>
      </w:pPr>
      <w:r>
        <w:t xml:space="preserve">Денежные средства, внесенные на счет, указанный в документации о конкурентной закупке, либо переданные векселя в качестве обеспечения заявки на участие в конкурентной </w:t>
      </w:r>
      <w:r>
        <w:lastRenderedPageBreak/>
        <w:t>закупке, возвращаются на счет участника закупки в течение не более чем 7 рабочих дней с даты наступления одного из следующих случаев:</w:t>
      </w:r>
    </w:p>
    <w:p w14:paraId="0C80D191" w14:textId="77777777" w:rsidR="00DD77B3" w:rsidRDefault="00DD77B3" w:rsidP="00DD77B3">
      <w:pPr>
        <w:pStyle w:val="a0"/>
      </w:pPr>
      <w:r>
        <w:t>подписание протокола подведения итогов конкурентной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14:paraId="44F45097" w14:textId="77777777" w:rsidR="00DD77B3" w:rsidRDefault="00DD77B3" w:rsidP="00DD77B3">
      <w:pPr>
        <w:pStyle w:val="a0"/>
      </w:pPr>
      <w:r>
        <w:t>отмена закупки;</w:t>
      </w:r>
    </w:p>
    <w:p w14:paraId="6BC47973" w14:textId="77777777" w:rsidR="00DD77B3" w:rsidRDefault="00DD77B3" w:rsidP="00DD77B3">
      <w:pPr>
        <w:pStyle w:val="a0"/>
      </w:pPr>
      <w:r>
        <w:t>отклонение заявки участника закупки;</w:t>
      </w:r>
    </w:p>
    <w:p w14:paraId="6B742211" w14:textId="77777777" w:rsidR="00DD77B3" w:rsidRDefault="00DD77B3" w:rsidP="00DD77B3">
      <w:pPr>
        <w:pStyle w:val="a0"/>
      </w:pPr>
      <w:r>
        <w:t>отзыв заявки участником закупки до окончания срока подачи заявок;</w:t>
      </w:r>
    </w:p>
    <w:p w14:paraId="614BD897" w14:textId="77777777" w:rsidR="00DD77B3" w:rsidRDefault="00DD77B3" w:rsidP="00DD77B3">
      <w:pPr>
        <w:pStyle w:val="a0"/>
      </w:pPr>
      <w:r>
        <w:t>получение заявки на участие в закупке после окончания срока подачи заявок;</w:t>
      </w:r>
    </w:p>
    <w:p w14:paraId="35C100C8" w14:textId="77777777" w:rsidR="00DD77B3" w:rsidRDefault="00DD77B3" w:rsidP="00DD77B3">
      <w:pPr>
        <w:pStyle w:val="a0"/>
      </w:pPr>
      <w:r>
        <w:t xml:space="preserve">отстранение участника закупки от участия в закупке или отказ от заключения договора с победителем закупки.  </w:t>
      </w:r>
    </w:p>
    <w:p w14:paraId="4847D006" w14:textId="77777777" w:rsidR="00DD77B3" w:rsidRDefault="00DD77B3" w:rsidP="00DD77B3">
      <w:pPr>
        <w:pStyle w:val="111"/>
      </w:pPr>
      <w:r>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4D377B">
        <w:t>заявок принимает векселя (ей) А</w:t>
      </w:r>
      <w:r>
        <w:t>О «Иркутскэнерго», ООО «Иркутская энергосбытовая компания», ООО «ТД ЕвроСибЭнерго», Банков.</w:t>
      </w:r>
    </w:p>
    <w:p w14:paraId="06044815" w14:textId="77777777" w:rsidR="00DD77B3" w:rsidRDefault="00DD77B3" w:rsidP="00DD77B3">
      <w:pPr>
        <w:pStyle w:val="111"/>
      </w:pPr>
      <w:r>
        <w:t>Передача векселя(ей) в счет обеспечения заявки на участие в запросе предложений осуществляется по адресу</w:t>
      </w:r>
      <w:r w:rsidR="00B2634B">
        <w:t xml:space="preserve">: </w:t>
      </w:r>
      <w:sdt>
        <w:sdtPr>
          <w:alias w:val="Адрес местонахождения (юр. адрес) заказчика"/>
          <w:tag w:val="Адрес местонахождения (юр. адрес) заказчика"/>
          <w:id w:val="1840501704"/>
          <w:placeholder>
            <w:docPart w:val="FDA6F8C1E95F403E8DEC7319D29D0ECF"/>
          </w:placeholder>
          <w15:color w:val="FFFF00"/>
        </w:sdtPr>
        <w:sdtEndPr/>
        <w:sdtContent>
          <w:r w:rsidR="00B2634B">
            <w:rPr>
              <w:noProof/>
            </w:rPr>
            <w:fldChar w:fldCharType="begin"/>
          </w:r>
          <w:r w:rsidR="00B2634B">
            <w:rPr>
              <w:noProof/>
            </w:rPr>
            <w:instrText xml:space="preserve"> MERGEFIELD "Местонахождение_заказчика" </w:instrText>
          </w:r>
          <w:r w:rsidR="00B2634B">
            <w:rPr>
              <w:noProof/>
            </w:rPr>
            <w:fldChar w:fldCharType="separate"/>
          </w:r>
          <w:r w:rsidR="0003406A">
            <w:rPr>
              <w:noProof/>
            </w:rPr>
            <w:t>«Местонахождение_заказчика»</w:t>
          </w:r>
          <w:r w:rsidR="00B2634B">
            <w:rPr>
              <w:noProof/>
            </w:rPr>
            <w:fldChar w:fldCharType="end"/>
          </w:r>
        </w:sdtContent>
      </w:sdt>
      <w:r w:rsidR="00B2634B" w:rsidRPr="005E1D52">
        <w:t>.</w:t>
      </w:r>
    </w:p>
    <w:p w14:paraId="6D4DEF32"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14:paraId="61DE3963" w14:textId="77777777" w:rsidR="00326866" w:rsidRDefault="00326866" w:rsidP="00326866">
      <w:pPr>
        <w:pStyle w:val="111"/>
      </w:pPr>
      <w:r w:rsidRPr="00201206">
        <w:t>В случае, если документацией о закупке установлена возможность обеспечения исполнения обязательств на участие в закупке, путем предоставления независимой гарантии, Заказчик в качестве обеспечения заявок принимает независимые гарантии, выданные гарантом, предусмотренным ч. 1 ст. 45 ФЗ от 5.04.2013 г. N 44-ФЗ "О контрактной системе в сфере закупок товаров, работ, услуг для обеспечения государственных и муниципальных нужд" (44-ФЗ), информация о независимой гарантии должна быть включена в реестр независимых гарантий, предусмотренный частью 8 статьи 45 Федерального закона от 5 апреля 2013 года N 44-ФЗ</w:t>
      </w:r>
      <w:r>
        <w:t>.</w:t>
      </w:r>
    </w:p>
    <w:p w14:paraId="254C7E48" w14:textId="77777777" w:rsidR="00DD77B3" w:rsidRPr="00204881" w:rsidRDefault="00DD77B3" w:rsidP="00DD77B3">
      <w:pPr>
        <w:pStyle w:val="111"/>
        <w:rPr>
          <w:color w:val="auto"/>
        </w:rPr>
      </w:pPr>
      <w:r w:rsidRPr="00204881">
        <w:rPr>
          <w:color w:val="auto"/>
        </w:rPr>
        <w:t xml:space="preserve">Независимая гарантия не может быть отозвана выдавшим ее гарантом </w:t>
      </w:r>
    </w:p>
    <w:p w14:paraId="0295588B" w14:textId="77777777" w:rsidR="00DD77B3" w:rsidRPr="00204881" w:rsidRDefault="00DD77B3" w:rsidP="00DD77B3">
      <w:pPr>
        <w:pStyle w:val="111"/>
        <w:rPr>
          <w:color w:val="auto"/>
        </w:rPr>
      </w:pPr>
      <w:r w:rsidRPr="00204881">
        <w:rPr>
          <w:color w:val="auto"/>
        </w:rPr>
        <w:t>Независимая гарантия должна содержать:</w:t>
      </w:r>
    </w:p>
    <w:p w14:paraId="36726B71" w14:textId="77777777" w:rsidR="00DD77B3" w:rsidRPr="00204881" w:rsidRDefault="00DD77B3" w:rsidP="00DD77B3">
      <w:pPr>
        <w:pStyle w:val="a0"/>
        <w:rPr>
          <w:color w:val="auto"/>
        </w:rPr>
      </w:pPr>
      <w:r w:rsidRPr="00204881">
        <w:rPr>
          <w:color w:val="auto"/>
        </w:rPr>
        <w:t>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14:paraId="5E90A891" w14:textId="77777777" w:rsidR="00DD77B3" w:rsidRPr="00204881" w:rsidRDefault="00DD77B3" w:rsidP="00DD77B3">
      <w:pPr>
        <w:pStyle w:val="a0"/>
        <w:rPr>
          <w:color w:val="auto"/>
        </w:rPr>
      </w:pPr>
      <w:r w:rsidRPr="00204881">
        <w:rPr>
          <w:color w:val="auto"/>
        </w:rPr>
        <w:t>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 в соответствии с п. 4 ч. 32 ст. 3.4. ФЗ №223;</w:t>
      </w:r>
    </w:p>
    <w:p w14:paraId="6E9F9D56" w14:textId="77777777" w:rsidR="00DD77B3" w:rsidRPr="00204881" w:rsidRDefault="00DD77B3" w:rsidP="00DD77B3">
      <w:pPr>
        <w:pStyle w:val="a0"/>
        <w:rPr>
          <w:color w:val="auto"/>
        </w:rPr>
      </w:pPr>
      <w:r w:rsidRPr="00204881">
        <w:rPr>
          <w:color w:val="auto"/>
        </w:rPr>
        <w:lastRenderedPageBreak/>
        <w:t>указание на срок действия независимой гарантии, который не может составлять менее одного месяца с даты окончания срока подачи заявок на участие в такой закупке.</w:t>
      </w:r>
    </w:p>
    <w:p w14:paraId="7C63E433" w14:textId="77777777" w:rsidR="00DD77B3" w:rsidRPr="00204881" w:rsidRDefault="00DD77B3" w:rsidP="00DD77B3">
      <w:pPr>
        <w:pStyle w:val="a0"/>
        <w:rPr>
          <w:color w:val="auto"/>
        </w:rPr>
      </w:pPr>
      <w:r w:rsidRPr="00204881">
        <w:rPr>
          <w:color w:val="auto"/>
        </w:rPr>
        <w:t xml:space="preserve">Дополнительные требования, предусмотренные п.5 и </w:t>
      </w:r>
      <w:r>
        <w:rPr>
          <w:color w:val="auto"/>
        </w:rPr>
        <w:t>п.</w:t>
      </w:r>
      <w:r w:rsidRPr="00204881">
        <w:rPr>
          <w:color w:val="auto"/>
        </w:rPr>
        <w:t>6 ПП №1397 от 09.08.2022 г.</w:t>
      </w:r>
    </w:p>
    <w:p w14:paraId="1F367164" w14:textId="77777777" w:rsidR="00DD77B3" w:rsidRPr="00204881" w:rsidRDefault="00DD77B3" w:rsidP="00DD77B3">
      <w:pPr>
        <w:pStyle w:val="111"/>
        <w:rPr>
          <w:color w:val="auto"/>
        </w:rPr>
      </w:pPr>
      <w:r w:rsidRPr="00204881">
        <w:rPr>
          <w:color w:val="auto"/>
        </w:rPr>
        <w:t>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настоящим пунктом, является основанием для отказа в принятии ее заказчиком</w:t>
      </w:r>
      <w:r>
        <w:rPr>
          <w:color w:val="auto"/>
        </w:rPr>
        <w:t>.</w:t>
      </w:r>
    </w:p>
    <w:p w14:paraId="06A8BC5C" w14:textId="77777777" w:rsidR="00DD77B3" w:rsidRPr="00204881" w:rsidRDefault="00DD77B3" w:rsidP="00DD77B3">
      <w:pPr>
        <w:pStyle w:val="111"/>
        <w:rPr>
          <w:color w:val="auto"/>
        </w:rPr>
      </w:pPr>
      <w:r w:rsidRPr="00204881">
        <w:rPr>
          <w:color w:val="auto"/>
        </w:rPr>
        <w:t>Гарант в случае просрочки исполнения обязательств по независимой гарантии, требование об уплате денежной суммы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14:paraId="124EBD49" w14:textId="77777777" w:rsidR="00DD77B3" w:rsidRDefault="00DD77B3" w:rsidP="00DD77B3">
      <w:pPr>
        <w:pStyle w:val="111"/>
      </w:pPr>
      <w:r w:rsidRPr="004147DF">
        <w:t>Независимая гарантия не должна содержать условия:</w:t>
      </w:r>
    </w:p>
    <w:p w14:paraId="71C06545" w14:textId="77777777" w:rsidR="00DD77B3" w:rsidRDefault="00DD77B3" w:rsidP="00DD77B3">
      <w:pPr>
        <w:pStyle w:val="a0"/>
      </w:pPr>
      <w:r w:rsidRPr="004147DF">
        <w:t>предусматривающие или влекущие представление заказчиком (бенефициаром) гаранту, в том числе одновременно с требованием об уплате денежной суммы по независимой гарантии, документов, не предусмотренных перечнями, указанными в п</w:t>
      </w:r>
      <w:r>
        <w:t>.</w:t>
      </w:r>
      <w:r w:rsidRPr="004147DF">
        <w:t xml:space="preserve">8 и </w:t>
      </w:r>
      <w:r>
        <w:t>п.</w:t>
      </w:r>
      <w:r w:rsidRPr="004147DF">
        <w:t xml:space="preserve">9 </w:t>
      </w:r>
      <w:r>
        <w:t>ПП №1397 от 09.08.2022 г.</w:t>
      </w:r>
      <w:r w:rsidRPr="004147DF">
        <w:t>;</w:t>
      </w:r>
    </w:p>
    <w:p w14:paraId="7CF9FA67" w14:textId="77777777" w:rsidR="00DD77B3" w:rsidRDefault="00DD77B3" w:rsidP="00DD77B3">
      <w:pPr>
        <w:pStyle w:val="a0"/>
      </w:pPr>
      <w:r w:rsidRPr="004147DF">
        <w:t>о праве гаранта отказывать в удовлетворении требования заказчика (бенефициара) об уплате денежной суммы по независимой гарантии в случае непредставления заказчиком (бенефициаром) гаранту уведомления о нарушении поставщиком (подрядчиком, исполнителем) условий догов</w:t>
      </w:r>
      <w:r>
        <w:t>ора или о расторжении договора;</w:t>
      </w:r>
    </w:p>
    <w:p w14:paraId="1D0848D1" w14:textId="77777777" w:rsidR="00DD77B3" w:rsidRDefault="00DD77B3" w:rsidP="00DD77B3">
      <w:pPr>
        <w:pStyle w:val="a0"/>
      </w:pPr>
      <w:r w:rsidRPr="004147DF">
        <w:t>допускающие или влекущие взимание гарантом с заказчика (бенефициара) платы за представление заказчиком (бенефициаром) гаранту требования об уплате денежной суммы по независимой гарантии, направленного в форме электронного документа, или влекущие необходимость использования заказчиком (бенефициаром) информационных систем, предусматривающих взимание с него платы при представлении такого требования в форме электронного документа.</w:t>
      </w:r>
    </w:p>
    <w:p w14:paraId="61DE3617" w14:textId="77777777" w:rsidR="00DD77B3" w:rsidRPr="004147DF" w:rsidRDefault="00DD77B3" w:rsidP="00DD77B3">
      <w:pPr>
        <w:pStyle w:val="111"/>
      </w:pPr>
      <w:r w:rsidRPr="004147DF">
        <w:t>Возврат независимой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14:paraId="24CE0B17" w14:textId="77777777" w:rsidR="00DD77B3" w:rsidRDefault="00DD77B3" w:rsidP="00DD77B3">
      <w:pPr>
        <w:pStyle w:val="111"/>
      </w:pPr>
      <w:r>
        <w:t>Возврат денежных средств, векселей, внесенных в качестве обеспечения заявок, не осуществляется, либо предъявляется требование об уплате денежных сумм по независимой гарантии, либо вексель предъявляется к исполнению,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14:paraId="0F8C3911" w14:textId="77777777" w:rsidR="00DD77B3" w:rsidRDefault="00DD77B3" w:rsidP="00DD77B3">
      <w:pPr>
        <w:pStyle w:val="a0"/>
      </w:pPr>
      <w:r>
        <w:t>уклонение или отказ участника закупки заключить договор;</w:t>
      </w:r>
    </w:p>
    <w:p w14:paraId="1175EE23" w14:textId="77777777" w:rsidR="00DD77B3" w:rsidRDefault="00DD77B3" w:rsidP="00DD77B3">
      <w:pPr>
        <w:pStyle w:val="a0"/>
      </w:pPr>
      <w:r>
        <w:t xml:space="preserve">непредоставление или предоставление с нарушением условий, установленных Положением о закупке, документацией о конкурентной закупке до заключения договора Заказчику обеспечения исполнения договора. </w:t>
      </w:r>
    </w:p>
    <w:p w14:paraId="743D6797" w14:textId="77777777" w:rsidR="00DD77B3" w:rsidRDefault="00DD77B3" w:rsidP="00DD77B3">
      <w:pPr>
        <w:pStyle w:val="a0"/>
      </w:pPr>
      <w:r>
        <w:t>3предоставления заведомо ложных сведений или намеренного искажения информации или документов, приведенных в составе заявки;</w:t>
      </w:r>
    </w:p>
    <w:p w14:paraId="72BBF281" w14:textId="77777777" w:rsidR="00DD77B3" w:rsidRPr="00016178" w:rsidRDefault="00DD77B3" w:rsidP="00DD77B3">
      <w:pPr>
        <w:pStyle w:val="a0"/>
      </w:pPr>
      <w:r>
        <w:t>изменения или отзыва заявки в течение срока ее действия после истечения срока окончания приема заявок.</w:t>
      </w:r>
    </w:p>
    <w:p w14:paraId="2F53395F" w14:textId="77777777" w:rsidR="00DD77B3" w:rsidRDefault="00DD77B3" w:rsidP="00DD77B3">
      <w:pPr>
        <w:pStyle w:val="111"/>
      </w:pPr>
      <w:r>
        <w:lastRenderedPageBreak/>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14:paraId="26CCCAC1" w14:textId="77777777" w:rsidR="00DD77B3" w:rsidRDefault="00DD77B3" w:rsidP="00DD77B3">
      <w:pPr>
        <w:pStyle w:val="111"/>
      </w:pPr>
      <w:r>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конкурентной закупке.</w:t>
      </w:r>
    </w:p>
    <w:p w14:paraId="198B0E68" w14:textId="77777777" w:rsidR="000A22FE" w:rsidRPr="005E1D52" w:rsidRDefault="00DD77B3" w:rsidP="000A22FE">
      <w:pPr>
        <w:pStyle w:val="113"/>
      </w:pPr>
      <w:r>
        <w:t>Требования к обеспечению заявки на участие в закупе</w:t>
      </w:r>
    </w:p>
    <w:p w14:paraId="06B4596B" w14:textId="77777777" w:rsidR="00DD77B3" w:rsidRDefault="00DD77B3" w:rsidP="00DD77B3">
      <w:pPr>
        <w:pStyle w:val="111"/>
      </w:pPr>
      <w:r w:rsidRPr="00781C01">
        <w:t xml:space="preserve">Форма обеспечения исполнения обязательств по договору устанавливается в документации о закупке в </w:t>
      </w:r>
      <w:r w:rsidR="00B56D49">
        <w:rPr>
          <w:b/>
        </w:rPr>
        <w:t>пп.21</w:t>
      </w:r>
      <w:r>
        <w:rPr>
          <w:b/>
        </w:rPr>
        <w:t xml:space="preserve">, </w:t>
      </w:r>
      <w:r w:rsidR="00B56D49">
        <w:rPr>
          <w:b/>
        </w:rPr>
        <w:t>п 4.4</w:t>
      </w:r>
      <w:r>
        <w:t xml:space="preserve"> </w:t>
      </w:r>
    </w:p>
    <w:p w14:paraId="4FD702BC" w14:textId="77777777" w:rsidR="00DD77B3" w:rsidRPr="005E1D52" w:rsidRDefault="00DD77B3" w:rsidP="00DD77B3">
      <w:pPr>
        <w:pStyle w:val="111"/>
      </w:pPr>
      <w:r w:rsidRPr="005E1D52">
        <w:t>Заказчик не устанавливает в документации о конкурентной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конкурентной закупке требование к обеспечению заявок на участие в закупке в размере не более 2% НМЦД</w:t>
      </w:r>
      <w:r>
        <w:t xml:space="preserve"> с учетом НДС</w:t>
      </w:r>
      <w:r w:rsidRPr="005E1D52">
        <w:t>.</w:t>
      </w:r>
    </w:p>
    <w:p w14:paraId="0690CE3A" w14:textId="77777777" w:rsidR="00DD77B3" w:rsidRPr="004621B1" w:rsidRDefault="00DD77B3" w:rsidP="00DD77B3">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14:paraId="7C443812" w14:textId="77777777" w:rsidR="00DD77B3" w:rsidRDefault="00DD77B3" w:rsidP="00DD77B3">
      <w:pPr>
        <w:pStyle w:val="111"/>
      </w:pPr>
      <w:r w:rsidRPr="005E1D52">
        <w:t>Возврат участнику закупки обеспечения заявки на участие в закупке не производится в следующих случаях:</w:t>
      </w:r>
    </w:p>
    <w:p w14:paraId="602802CC" w14:textId="77777777" w:rsidR="00DD77B3" w:rsidRDefault="00DD77B3" w:rsidP="00DD77B3">
      <w:pPr>
        <w:pStyle w:val="a0"/>
      </w:pPr>
      <w:r w:rsidRPr="005E1D52">
        <w:t>уклонение или отказа участника закупки от заключения договора;</w:t>
      </w:r>
    </w:p>
    <w:p w14:paraId="7A003A7A" w14:textId="77777777" w:rsidR="00DD77B3" w:rsidRPr="005E1D52" w:rsidRDefault="00DD77B3" w:rsidP="00DD77B3">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14:paraId="75D04983" w14:textId="77777777" w:rsidR="0025595D" w:rsidRPr="0025595D" w:rsidRDefault="00DD77B3" w:rsidP="0025595D">
      <w:pPr>
        <w:pStyle w:val="11"/>
        <w:spacing w:before="240"/>
        <w:jc w:val="left"/>
        <w:rPr>
          <w:rFonts w:cs="Calibri"/>
          <w:b/>
        </w:rPr>
      </w:pPr>
      <w:r>
        <w:rPr>
          <w:b/>
        </w:rPr>
        <w:t>Требования к обеспечению договора на участие в закупке</w:t>
      </w:r>
    </w:p>
    <w:p w14:paraId="52A115B5" w14:textId="77777777" w:rsidR="00DD77B3" w:rsidRPr="005E1D52" w:rsidRDefault="00DD77B3" w:rsidP="00DD77B3">
      <w:pPr>
        <w:pStyle w:val="111"/>
      </w:pPr>
      <w:r w:rsidRPr="005E1D52">
        <w:t xml:space="preserve">Форма обеспечения исполнения обязательств по договору устанавливается в документации о закупке в </w:t>
      </w:r>
      <w:r w:rsidR="00B56D49">
        <w:rPr>
          <w:b/>
        </w:rPr>
        <w:t xml:space="preserve">пп.23, </w:t>
      </w:r>
      <w:r w:rsidR="00B2634B">
        <w:rPr>
          <w:b/>
        </w:rPr>
        <w:t>п 4.5</w:t>
      </w:r>
      <w:r>
        <w:rPr>
          <w:b/>
        </w:rPr>
        <w:t xml:space="preserve"> </w:t>
      </w:r>
    </w:p>
    <w:p w14:paraId="08CAA8FC" w14:textId="77777777" w:rsidR="00B2634B" w:rsidRDefault="00DD77B3" w:rsidP="00B2634B">
      <w:pPr>
        <w:pStyle w:val="111"/>
      </w:pPr>
      <w:r w:rsidRPr="005E1D52">
        <w:t>Размер обеспечения исполнения обязательств по договору может устанавливается</w:t>
      </w:r>
      <w:r w:rsidR="00B2634B">
        <w:t>:</w:t>
      </w:r>
    </w:p>
    <w:p w14:paraId="61C1720F" w14:textId="77777777" w:rsidR="00B2634B" w:rsidRDefault="00DD77B3" w:rsidP="00B2634B">
      <w:pPr>
        <w:pStyle w:val="a0"/>
      </w:pPr>
      <w:r>
        <w:t>не более 5% от НМЦД с учетом НДС, если договором не предусмотрена выплата аванса;</w:t>
      </w:r>
    </w:p>
    <w:p w14:paraId="55419139" w14:textId="77777777" w:rsidR="00DD77B3" w:rsidRPr="005E1D52" w:rsidRDefault="00DD77B3" w:rsidP="00B2634B">
      <w:pPr>
        <w:pStyle w:val="a0"/>
      </w:pPr>
      <w:r>
        <w:t>в размере аванса, если договором предусмотрена его выплата.</w:t>
      </w:r>
    </w:p>
    <w:p w14:paraId="4F6D2780" w14:textId="77777777" w:rsidR="00DD77B3" w:rsidRDefault="00DD77B3" w:rsidP="00DD77B3">
      <w:pPr>
        <w:pStyle w:val="111"/>
      </w:pPr>
      <w:r w:rsidRPr="005E1D52">
        <w:t xml:space="preserve">Исполнение договора может обеспечиваться предоставлением </w:t>
      </w:r>
      <w:r>
        <w:t>независимой гарантией</w:t>
      </w:r>
      <w:r w:rsidRPr="005E1D52">
        <w:t xml:space="preserve"> (если данный способ обеспечения предусмотрен докумен</w:t>
      </w:r>
      <w:r w:rsidR="00B2634B">
        <w:t xml:space="preserve">тацией о конкурентной закупке) </w:t>
      </w:r>
      <w:r w:rsidRPr="005E1D52">
        <w:t>или внесением денежных средств на счет, указанный Заказчиком в документации о конкурентной закупке</w:t>
      </w:r>
      <w:r>
        <w:t xml:space="preserve">, или передачей векселя (ей) по адресу: </w:t>
      </w:r>
      <w:sdt>
        <w:sdtPr>
          <w:alias w:val="Адрес местонахождения (юр. адрес) заказчика"/>
          <w:tag w:val="Адрес местонахождения (юр. адрес) заказчика"/>
          <w:id w:val="717010175"/>
          <w:placeholder>
            <w:docPart w:val="8A552BA9F39D4D8792F6B7F72B773B1C"/>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03406A">
            <w:rPr>
              <w:noProof/>
            </w:rPr>
            <w:t>«Местонахождение_заказчика»</w:t>
          </w:r>
          <w:r>
            <w:rPr>
              <w:noProof/>
            </w:rPr>
            <w:fldChar w:fldCharType="end"/>
          </w:r>
        </w:sdtContent>
      </w:sdt>
      <w:r w:rsidRPr="005E1D52">
        <w:t>.</w:t>
      </w:r>
    </w:p>
    <w:p w14:paraId="299133A4" w14:textId="77777777" w:rsidR="00DD77B3" w:rsidRDefault="00DD77B3" w:rsidP="00DD77B3">
      <w:pPr>
        <w:pStyle w:val="111"/>
      </w:pPr>
      <w:r w:rsidRPr="00F43D5D">
        <w:t xml:space="preserve">В отношении независимой гарантии, предоставляемой в качестве обеспечения исполнения договора, заключаемого по результатам конкурентной закупки с участием субъектов малого и среднего предпринимательства, применяются </w:t>
      </w:r>
      <w:r w:rsidR="00B2634B">
        <w:rPr>
          <w:b/>
        </w:rPr>
        <w:t>п. 5.5.9, п. 5.5.10, пп. «а» и «б» п.5.5</w:t>
      </w:r>
      <w:r w:rsidRPr="00204881">
        <w:rPr>
          <w:b/>
        </w:rPr>
        <w:t>.11,</w:t>
      </w:r>
      <w:r w:rsidR="00B2634B">
        <w:rPr>
          <w:b/>
        </w:rPr>
        <w:t xml:space="preserve"> п. 5.5.12, п. 5.5</w:t>
      </w:r>
      <w:r w:rsidRPr="00204881">
        <w:rPr>
          <w:b/>
        </w:rPr>
        <w:t>.13</w:t>
      </w:r>
      <w:r>
        <w:t>.</w:t>
      </w:r>
    </w:p>
    <w:p w14:paraId="4276E1C3" w14:textId="77777777" w:rsidR="00DD77B3" w:rsidRDefault="00DD77B3" w:rsidP="00DD77B3">
      <w:pPr>
        <w:pStyle w:val="111"/>
        <w:numPr>
          <w:ilvl w:val="0"/>
          <w:numId w:val="0"/>
        </w:numPr>
      </w:pPr>
      <w:r w:rsidRPr="00F43D5D">
        <w:t xml:space="preserve">При </w:t>
      </w:r>
      <w:r>
        <w:t>этом такая независимая гарантия:</w:t>
      </w:r>
    </w:p>
    <w:p w14:paraId="65BFBEBE" w14:textId="77777777" w:rsidR="00DD77B3" w:rsidRDefault="00DD77B3" w:rsidP="00DD77B3">
      <w:pPr>
        <w:pStyle w:val="a0"/>
      </w:pPr>
      <w:r>
        <w:lastRenderedPageBreak/>
        <w:t>должна содержать указание на срок ее действия, который не может составлять менее одного месяца с даты окончания предусмотренного извещением об осуществлении конкурентной закупки с участием субъектов малого и среднего предпринимательства, документацией о такой закупке срока исполнения основного обязательства;</w:t>
      </w:r>
    </w:p>
    <w:p w14:paraId="0805751D" w14:textId="77777777" w:rsidR="00DD77B3" w:rsidRPr="005E1D52" w:rsidRDefault="00DD77B3" w:rsidP="00DD77B3">
      <w:pPr>
        <w:pStyle w:val="a0"/>
      </w:pPr>
      <w:r>
        <w:t>не должна содержать условие о представлении заказчиком гаранту судебных актов, подтверждающих неисполнение участником закупки обязательств, обеспечиваемых независимой гарантией.</w:t>
      </w:r>
    </w:p>
    <w:p w14:paraId="546A9733" w14:textId="77777777" w:rsidR="00DD77B3" w:rsidRPr="005E1D52" w:rsidRDefault="00DD77B3" w:rsidP="00DD77B3">
      <w:pPr>
        <w:pStyle w:val="111"/>
      </w:pPr>
      <w:r w:rsidRPr="005E1D52">
        <w:t>Способ обеспечения исполнения договора определяется участником закупки, с которым заключается договор, самостоятельно в случае, если документацией о конкурентной закупке предусмотрены два или более способа обеспечения договора.</w:t>
      </w:r>
    </w:p>
    <w:p w14:paraId="18376C2D" w14:textId="77777777" w:rsidR="00DD77B3" w:rsidRPr="005E1D52" w:rsidRDefault="00DD77B3" w:rsidP="00DD77B3">
      <w:pPr>
        <w:pStyle w:val="111"/>
      </w:pPr>
      <w:r w:rsidRPr="005E1D52">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14:paraId="213DBC5D" w14:textId="77777777" w:rsidR="00DD77B3" w:rsidRPr="005E1D52" w:rsidRDefault="00DD77B3" w:rsidP="00DD77B3">
      <w:pPr>
        <w:pStyle w:val="111"/>
      </w:pPr>
      <w:r w:rsidRPr="005E1D52">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14:paraId="586FF03C" w14:textId="77777777" w:rsidR="00DD77B3" w:rsidRDefault="00DD77B3" w:rsidP="00DD77B3">
      <w:pPr>
        <w:pStyle w:val="111"/>
      </w:pPr>
      <w:r w:rsidRPr="005E1D52">
        <w:t>Если поставщик не предоставил соответствующее обеспечение в установленный срок, такое лицо признается уклонившимся от заключения договора.</w:t>
      </w:r>
    </w:p>
    <w:p w14:paraId="59600D54" w14:textId="77777777" w:rsidR="00DD77B3" w:rsidRDefault="00DD77B3" w:rsidP="00696A07">
      <w:pPr>
        <w:pStyle w:val="113"/>
      </w:pPr>
      <w:r>
        <w:t>Требования к обеспечению аван</w:t>
      </w:r>
      <w:r w:rsidR="0060550E">
        <w:t>са</w:t>
      </w:r>
    </w:p>
    <w:p w14:paraId="54EC400F" w14:textId="77777777" w:rsidR="00DD77B3" w:rsidRPr="0025595D" w:rsidRDefault="00DD77B3" w:rsidP="00DD77B3">
      <w:pPr>
        <w:pStyle w:val="111"/>
        <w:rPr>
          <w:rFonts w:cs="Times New Roman"/>
        </w:rPr>
      </w:pPr>
      <w:r w:rsidRPr="0025595D">
        <w:t xml:space="preserve">Форма обеспечения аванса устанавливается </w:t>
      </w:r>
      <w:r>
        <w:t xml:space="preserve">в документации о закупке в </w:t>
      </w:r>
      <w:r w:rsidRPr="004178DC">
        <w:rPr>
          <w:b/>
        </w:rPr>
        <w:t>пп.25</w:t>
      </w:r>
      <w:r w:rsidRPr="0025595D">
        <w:t>.</w:t>
      </w:r>
      <w:r>
        <w:t xml:space="preserve"> </w:t>
      </w:r>
      <w:r w:rsidRPr="004178DC">
        <w:rPr>
          <w:b/>
        </w:rPr>
        <w:t>п 4.6</w:t>
      </w:r>
      <w:r>
        <w:rPr>
          <w:b/>
        </w:rPr>
        <w:t xml:space="preserve"> </w:t>
      </w:r>
    </w:p>
    <w:p w14:paraId="0662528C" w14:textId="77777777" w:rsidR="00DD77B3" w:rsidRPr="0025595D" w:rsidRDefault="00DD77B3" w:rsidP="00DD77B3">
      <w:pPr>
        <w:pStyle w:val="111"/>
        <w:rPr>
          <w:color w:val="FF0000"/>
        </w:rPr>
      </w:pPr>
      <w:r w:rsidRPr="0025595D">
        <w:t>Размер обеспечения аванса составляет 100 (Сто) процентов от суммы аванса и предоставляется в соответствии с проектом договора.</w:t>
      </w:r>
    </w:p>
    <w:p w14:paraId="05058933" w14:textId="77777777" w:rsidR="00DD77B3" w:rsidRPr="0025595D" w:rsidRDefault="00DD77B3" w:rsidP="00DD77B3">
      <w:pPr>
        <w:pStyle w:val="111"/>
        <w:rPr>
          <w:color w:val="000000"/>
        </w:rPr>
      </w:pPr>
      <w:r w:rsidRPr="0025595D">
        <w:t xml:space="preserve">Обеспечение аванса предоставляется на период до полного исполнения обязательств по Договору. </w:t>
      </w:r>
    </w:p>
    <w:p w14:paraId="406D0FD1" w14:textId="77777777" w:rsidR="00DD77B3" w:rsidRPr="0025595D" w:rsidRDefault="00DD77B3" w:rsidP="00DD77B3">
      <w:pPr>
        <w:pStyle w:val="111"/>
      </w:pPr>
      <w:r w:rsidRPr="0025595D">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14:paraId="330497CC" w14:textId="77777777" w:rsidR="00DD77B3" w:rsidRPr="0025595D" w:rsidRDefault="00DD77B3" w:rsidP="00DD77B3">
      <w:pPr>
        <w:pStyle w:val="111"/>
      </w:pPr>
      <w:r w:rsidRPr="0025595D">
        <w:t>Обеспечение аванса может быть предоставлено в виде:</w:t>
      </w:r>
    </w:p>
    <w:p w14:paraId="524042E7" w14:textId="77777777" w:rsidR="00DD77B3" w:rsidRPr="0025595D" w:rsidRDefault="00DD77B3" w:rsidP="00DD77B3">
      <w:pPr>
        <w:pStyle w:val="a0"/>
      </w:pPr>
      <w:r w:rsidRPr="0025595D">
        <w:t xml:space="preserve">безотзывной </w:t>
      </w:r>
      <w:r>
        <w:t>независимой</w:t>
      </w:r>
      <w:r w:rsidRPr="0025595D">
        <w:t xml:space="preserve"> гарантии, выданной банком или иной кредитной организацией, соответствующей требованиям, установленным в </w:t>
      </w:r>
      <w:r w:rsidRPr="0075287D">
        <w:rPr>
          <w:b/>
        </w:rPr>
        <w:t>п.</w:t>
      </w:r>
      <w:r w:rsidRPr="0025595D">
        <w:t xml:space="preserve"> </w:t>
      </w:r>
      <w:r>
        <w:rPr>
          <w:b/>
          <w:bCs/>
        </w:rPr>
        <w:t>5.5.9 – 5.5.15</w:t>
      </w:r>
      <w:r w:rsidRPr="0025595D">
        <w:rPr>
          <w:b/>
          <w:bCs/>
        </w:rPr>
        <w:t>.</w:t>
      </w:r>
      <w:r w:rsidRPr="0025595D">
        <w:t xml:space="preserve"> настоящей документации.</w:t>
      </w:r>
    </w:p>
    <w:p w14:paraId="065370F0" w14:textId="77777777" w:rsidR="00DD77B3" w:rsidRPr="0025595D" w:rsidRDefault="00DD77B3" w:rsidP="00DD77B3">
      <w:pPr>
        <w:pStyle w:val="a0"/>
      </w:pPr>
      <w:r w:rsidRPr="0025595D">
        <w:t xml:space="preserve">передачей заказчику в залог денежных средств, в том числе в форме вклада (депозита), в размере аванса, предусмотренного Договором. </w:t>
      </w:r>
    </w:p>
    <w:p w14:paraId="4A205292" w14:textId="77777777" w:rsidR="00DD77B3" w:rsidRPr="0025595D" w:rsidRDefault="00DD77B3" w:rsidP="00DD77B3">
      <w:pPr>
        <w:pStyle w:val="111"/>
      </w:pPr>
      <w:r w:rsidRPr="0025595D">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14:paraId="550C8B65" w14:textId="77777777" w:rsidR="00DD77B3" w:rsidRPr="0025595D" w:rsidRDefault="00DD77B3" w:rsidP="00DD77B3">
      <w:pPr>
        <w:pStyle w:val="111"/>
      </w:pPr>
      <w:r w:rsidRPr="0025595D">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14:paraId="5D4C9228" w14:textId="77777777" w:rsidR="00DD77B3" w:rsidRPr="0025595D" w:rsidRDefault="00DD77B3" w:rsidP="00DD77B3">
      <w:pPr>
        <w:pStyle w:val="a0"/>
      </w:pPr>
      <w:r w:rsidRPr="0025595D">
        <w:t xml:space="preserve">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w:t>
      </w:r>
      <w:r w:rsidRPr="0025595D">
        <w:lastRenderedPageBreak/>
        <w:t>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14:paraId="5D8FFB05" w14:textId="77777777" w:rsidR="00DD77B3" w:rsidRPr="0025595D" w:rsidRDefault="00DD77B3" w:rsidP="00DD77B3">
      <w:pPr>
        <w:pStyle w:val="a0"/>
      </w:pPr>
      <w:r w:rsidRPr="0025595D">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14:paraId="779DDDA2" w14:textId="77777777" w:rsidR="00DD77B3" w:rsidRPr="0025595D" w:rsidRDefault="00DD77B3" w:rsidP="00DD77B3">
      <w:pPr>
        <w:pStyle w:val="111"/>
      </w:pPr>
      <w:r w:rsidRPr="0025595D">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14:paraId="7E4C827D" w14:textId="77777777" w:rsidR="00DD77B3" w:rsidRPr="0025595D" w:rsidRDefault="00DD77B3" w:rsidP="00DD77B3">
      <w:pPr>
        <w:pStyle w:val="a0"/>
      </w:pPr>
      <w:r w:rsidRPr="0025595D">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14:paraId="5836F251" w14:textId="77777777" w:rsidR="00DD77B3" w:rsidRDefault="00DD77B3" w:rsidP="00DD77B3">
      <w:pPr>
        <w:pStyle w:val="111"/>
      </w:pPr>
      <w:r w:rsidRPr="0025595D">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14:paraId="4EFADF79" w14:textId="77777777" w:rsidR="00696A07" w:rsidRDefault="00696A07" w:rsidP="00696A07">
      <w:pPr>
        <w:pStyle w:val="113"/>
      </w:pPr>
      <w:r>
        <w:t>Требования к описанию предложения</w:t>
      </w:r>
    </w:p>
    <w:p w14:paraId="095BFAD4" w14:textId="77777777" w:rsidR="000943A0" w:rsidRPr="002E30A6" w:rsidRDefault="000943A0" w:rsidP="000943A0">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14:paraId="28B250A3" w14:textId="77777777"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14:paraId="5BCC4AD7" w14:textId="77777777" w:rsidR="00D35ECD" w:rsidRDefault="00D35ECD" w:rsidP="00D35EC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14:paraId="475FFAD6" w14:textId="77777777" w:rsidR="000943A0" w:rsidRPr="0042025B" w:rsidRDefault="000943A0" w:rsidP="000943A0">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14:paraId="4826D0B0" w14:textId="77777777"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 xml:space="preserve">тся путем заполнения соответствующих полей формы </w:t>
      </w:r>
      <w:r w:rsidR="00332193">
        <w:t xml:space="preserve">второй части </w:t>
      </w:r>
      <w:r w:rsidRPr="0042025B">
        <w:t>заявки</w:t>
      </w:r>
      <w:r>
        <w:t>.</w:t>
      </w:r>
    </w:p>
    <w:p w14:paraId="1420CDD3" w14:textId="77777777" w:rsidR="000943A0" w:rsidRDefault="000943A0" w:rsidP="000943A0">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14:paraId="4984E1FB" w14:textId="77777777"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14:paraId="09DE3B38" w14:textId="77777777"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14:paraId="2D928F70" w14:textId="77777777" w:rsidR="00696A07" w:rsidRDefault="00A05E5E" w:rsidP="00696A07">
      <w:pPr>
        <w:pStyle w:val="113"/>
      </w:pPr>
      <w:r>
        <w:lastRenderedPageBreak/>
        <w:t>Обработка ошибок</w:t>
      </w:r>
      <w:r w:rsidR="00696A07">
        <w:t xml:space="preserve"> документации</w:t>
      </w:r>
      <w:r w:rsidR="001E00DB">
        <w:t xml:space="preserve"> о закупке</w:t>
      </w:r>
    </w:p>
    <w:p w14:paraId="6A958916" w14:textId="77777777"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14:paraId="05B90330" w14:textId="77777777" w:rsidR="00696A07" w:rsidRDefault="00696A07" w:rsidP="00696A07">
      <w:pPr>
        <w:pStyle w:val="a0"/>
      </w:pPr>
      <w:r>
        <w:t>указывает ошибочный пункт документации о закупке,</w:t>
      </w:r>
    </w:p>
    <w:p w14:paraId="25BBF506" w14:textId="77777777" w:rsidR="00696A07" w:rsidRDefault="00696A07" w:rsidP="00696A07">
      <w:pPr>
        <w:pStyle w:val="a0"/>
      </w:pPr>
      <w:r>
        <w:t xml:space="preserve">указывает </w:t>
      </w:r>
      <w:r w:rsidRPr="0042025B">
        <w:t xml:space="preserve">краткое обоснование признания описания ошибочным, </w:t>
      </w:r>
    </w:p>
    <w:p w14:paraId="36B39D94" w14:textId="77777777"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14:paraId="23B10BA9" w14:textId="77777777" w:rsidR="00696A07" w:rsidRDefault="00696A07" w:rsidP="00696A07">
      <w:pPr>
        <w:pStyle w:val="a0"/>
      </w:pPr>
      <w:r>
        <w:t>подает исправление как запрос разъяснений в порядке подачи запросов разъяснений.</w:t>
      </w:r>
    </w:p>
    <w:p w14:paraId="5A192484" w14:textId="1E60B7AB" w:rsidR="00BC611E" w:rsidRDefault="00696A07" w:rsidP="00553638">
      <w:pPr>
        <w:pStyle w:val="1"/>
      </w:pPr>
      <w:r>
        <w:br w:type="page"/>
      </w:r>
      <w:bookmarkStart w:id="13" w:name="_Ref6045534"/>
      <w:bookmarkStart w:id="14" w:name="_Toc143602465"/>
      <w:bookmarkStart w:id="15" w:name="_Ref534988748"/>
      <w:bookmarkEnd w:id="11"/>
      <w:r w:rsidR="009916FD">
        <w:lastRenderedPageBreak/>
        <w:t>6.</w:t>
      </w:r>
      <w:r w:rsidR="00BC611E">
        <w:t xml:space="preserve">Обзор процедуры, </w:t>
      </w:r>
      <w:r w:rsidR="00496594">
        <w:t>участие в закупке</w:t>
      </w:r>
      <w:bookmarkEnd w:id="13"/>
      <w:bookmarkEnd w:id="14"/>
    </w:p>
    <w:p w14:paraId="119AB8CB" w14:textId="77777777"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298E89FFEE384181BA2DD2FB0450FD9B"/>
        </w:placeholder>
        <w15:color w:val="00CCFF"/>
        <w:docPartList>
          <w:docPartGallery w:val="Quick Parts"/>
          <w:docPartCategory w:val="Документация о закупке: правовое основание закупки"/>
        </w:docPartList>
      </w:sdtPr>
      <w:sdtEndPr/>
      <w:sdtContent>
        <w:p w14:paraId="77AFF93E" w14:textId="77777777" w:rsidR="00BC611E" w:rsidRDefault="00A441DD" w:rsidP="00BC611E">
          <w:pPr>
            <w:pStyle w:val="111"/>
          </w:pPr>
          <w:r>
            <w:t xml:space="preserve">Процедура проводится в соответствии с настоящей документацией, в соответствии с положением о закупке заказчика и Федеральным законом №223-ФЗ </w:t>
          </w:r>
          <w:r w:rsidRPr="004C438E">
            <w:t xml:space="preserve">от 18.07.2011 </w:t>
          </w:r>
          <w:r>
            <w:t>«</w:t>
          </w:r>
          <w:r w:rsidRPr="00F04F4B">
            <w:t>О закупках товаров, работ, услуг от</w:t>
          </w:r>
          <w:r>
            <w:t>дельными видами юридических лиц».</w:t>
          </w:r>
        </w:p>
      </w:sdtContent>
    </w:sdt>
    <w:p w14:paraId="34F9B3E3" w14:textId="77777777"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1"/>
      </w:r>
      <w:r w:rsidR="009675CA">
        <w:t>.</w:t>
      </w:r>
    </w:p>
    <w:p w14:paraId="6A76E8C0" w14:textId="77777777" w:rsidR="00BC611E" w:rsidRDefault="00BC611E" w:rsidP="00BC611E">
      <w:pPr>
        <w:pStyle w:val="113"/>
      </w:pPr>
      <w:r>
        <w:t>Порядок предоставления документации о закупке</w:t>
      </w:r>
    </w:p>
    <w:p w14:paraId="6ECBED0E" w14:textId="77777777"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722E1BE5C89D4E4B947F15A81BB37E49"/>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14:paraId="20523417" w14:textId="77777777" w:rsidR="00BC611E" w:rsidRDefault="00BC611E" w:rsidP="00BC611E">
      <w:pPr>
        <w:pStyle w:val="111"/>
        <w:rPr>
          <w:noProof/>
        </w:rPr>
      </w:pPr>
      <w:r>
        <w:rPr>
          <w:noProof/>
        </w:rPr>
        <w:t>Документация о закупке предоставляется без взимания платы.</w:t>
      </w:r>
    </w:p>
    <w:p w14:paraId="0CA50F87" w14:textId="77777777"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14:paraId="33517839" w14:textId="77777777"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14:paraId="577DF5CD" w14:textId="77777777" w:rsidR="00F55EE8" w:rsidRDefault="00F55EE8" w:rsidP="00F55EE8">
      <w:pPr>
        <w:pStyle w:val="113"/>
      </w:pPr>
      <w:r>
        <w:t xml:space="preserve">Разрешение коллизий </w:t>
      </w:r>
      <w:r w:rsidR="00492F5D">
        <w:t xml:space="preserve">и неполноты </w:t>
      </w:r>
      <w:r>
        <w:t>документации о закупке</w:t>
      </w:r>
    </w:p>
    <w:p w14:paraId="164BA42C" w14:textId="77777777"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14:paraId="6EE5F8A2" w14:textId="77777777"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14:paraId="07805817" w14:textId="77777777"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14:paraId="61C019EF" w14:textId="06532C28"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4A11DE">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4A11DE">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4A11DE">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4A11DE">
        <w:rPr>
          <w:rStyle w:val="affff"/>
        </w:rPr>
        <w:t>7</w:t>
      </w:r>
      <w:r w:rsidRPr="001779D4">
        <w:rPr>
          <w:rStyle w:val="affff"/>
        </w:rPr>
        <w:fldChar w:fldCharType="end"/>
      </w:r>
      <w:r>
        <w:t xml:space="preserve"> документации о закупке.</w:t>
      </w:r>
    </w:p>
    <w:p w14:paraId="21AFCCC7" w14:textId="2AA83D1C"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4A11DE">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4A11DE">
        <w:rPr>
          <w:rStyle w:val="affff"/>
        </w:rPr>
        <w:t>7</w:t>
      </w:r>
      <w:r w:rsidR="0078694B" w:rsidRPr="001779D4">
        <w:rPr>
          <w:rStyle w:val="affff"/>
        </w:rPr>
        <w:fldChar w:fldCharType="end"/>
      </w:r>
      <w:r w:rsidR="0078694B">
        <w:t xml:space="preserve"> документации о закупке.</w:t>
      </w:r>
    </w:p>
    <w:p w14:paraId="704FB7CC" w14:textId="77777777"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14:paraId="3D4AEE38" w14:textId="77777777"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14:paraId="7EA19D67" w14:textId="77777777"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14:paraId="19206810" w14:textId="77777777" w:rsidR="00F55EE8" w:rsidRDefault="00492F5D" w:rsidP="00492F5D">
      <w:pPr>
        <w:pStyle w:val="111"/>
      </w:pPr>
      <w:r>
        <w:lastRenderedPageBreak/>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14:paraId="0B44FA2B" w14:textId="77777777" w:rsidR="00C721BE" w:rsidRDefault="00C721BE" w:rsidP="00492F5D">
      <w:pPr>
        <w:pStyle w:val="111"/>
      </w:pPr>
      <w:r w:rsidRPr="00485E2C">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t>.</w:t>
      </w:r>
    </w:p>
    <w:p w14:paraId="703DFA9E" w14:textId="77777777" w:rsidR="00F55EE8" w:rsidRDefault="00F55EE8" w:rsidP="00F55EE8">
      <w:pPr>
        <w:pStyle w:val="113"/>
      </w:pPr>
      <w:r>
        <w:t>Разъяснение положений документации о закупке</w:t>
      </w:r>
    </w:p>
    <w:p w14:paraId="14C465AE" w14:textId="77777777"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14:paraId="4D7D7570" w14:textId="77777777" w:rsidR="00F55EE8" w:rsidRDefault="00F55EE8" w:rsidP="00F55EE8">
      <w:pPr>
        <w:pStyle w:val="111"/>
      </w:pPr>
      <w:r>
        <w:t>Запрос разъяснений подается в свободной форме.</w:t>
      </w:r>
    </w:p>
    <w:p w14:paraId="610F307D" w14:textId="77777777"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14:paraId="1EC40D58" w14:textId="77777777" w:rsidR="00BC611E" w:rsidRDefault="00BC611E" w:rsidP="00BC611E">
      <w:pPr>
        <w:pStyle w:val="113"/>
      </w:pPr>
      <w:r>
        <w:t>Общие положения об участии в закупке</w:t>
      </w:r>
    </w:p>
    <w:p w14:paraId="6240ABF4" w14:textId="77777777"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00055E7F">
        <w:rPr>
          <w:rStyle w:val="affff"/>
        </w:rPr>
        <w:t>5</w:t>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14:paraId="66119850" w14:textId="77777777" w:rsidR="00BC611E" w:rsidRDefault="00BC611E" w:rsidP="00BC611E">
      <w:pPr>
        <w:pStyle w:val="111"/>
      </w:pPr>
      <w:r>
        <w:t>Участник закупки вправе подать только одну заявку.</w:t>
      </w:r>
    </w:p>
    <w:p w14:paraId="4C0D2BC0" w14:textId="77777777" w:rsidR="00BC611E" w:rsidRPr="00744E4F" w:rsidRDefault="00020AF9" w:rsidP="00744E4F">
      <w:pPr>
        <w:pStyle w:val="111"/>
      </w:pPr>
      <w:sdt>
        <w:sdtPr>
          <w:alias w:val="Порядок подачи заявок"/>
          <w:tag w:val="Порядок подачи заявок"/>
          <w:id w:val="2118091559"/>
          <w:lock w:val="sdtLocked"/>
          <w:placeholder>
            <w:docPart w:val="298E89FFEE384181BA2DD2FB0450FD9B"/>
          </w:placeholder>
          <w15:color w:val="00CCFF"/>
          <w:docPartList>
            <w:docPartGallery w:val="Quick Parts"/>
            <w:docPartCategory w:val="Документация о закупке: порядок подачи заявок"/>
          </w:docPartList>
        </w:sdtPr>
        <w:sdtEndPr/>
        <w:sdtContent>
          <w:r w:rsidR="00A441DD">
            <w:t>Заявки подаются на ЭТП в соответствии с регламентными документами ЭТП.</w:t>
          </w:r>
        </w:sdtContent>
      </w:sdt>
    </w:p>
    <w:p w14:paraId="305433CD" w14:textId="77777777" w:rsidR="00BC611E" w:rsidRDefault="00BC611E" w:rsidP="00BC611E">
      <w:pPr>
        <w:pStyle w:val="111"/>
      </w:pPr>
      <w:r>
        <w:t xml:space="preserve">Заявку можно исправить, отозвав заявку с ошибкой и подав взамен исправленную заявку – </w:t>
      </w:r>
      <w:r w:rsidRPr="00135DA2">
        <w:t>не позднее окончания срока подачи заявок на участие в закупке</w:t>
      </w:r>
      <w:r>
        <w:t>.</w:t>
      </w:r>
    </w:p>
    <w:p w14:paraId="29540B27" w14:textId="77777777" w:rsidR="00BC611E" w:rsidRDefault="00990687" w:rsidP="00BC611E">
      <w:pPr>
        <w:pStyle w:val="113"/>
      </w:pPr>
      <w:bookmarkStart w:id="16" w:name="_Ref5457343"/>
      <w:r>
        <w:t>Участие консорциума в закупке</w:t>
      </w:r>
      <w:bookmarkEnd w:id="16"/>
    </w:p>
    <w:p w14:paraId="183C9C2E" w14:textId="77777777"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14:paraId="68404F59" w14:textId="77777777" w:rsidR="00CB44EB" w:rsidRDefault="00BC611E" w:rsidP="00CB44EB">
      <w:pPr>
        <w:pStyle w:val="111"/>
      </w:pPr>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r>
        <w:t>участник считается подавшим заявку от своего имени и действующим в своих интересах.</w:t>
      </w:r>
    </w:p>
    <w:p w14:paraId="063103D8" w14:textId="77777777" w:rsidR="00BC611E" w:rsidRDefault="00F31182" w:rsidP="00BC611E">
      <w:pPr>
        <w:pStyle w:val="111"/>
      </w:pPr>
      <w:r>
        <w:t>Участники, выступающие на стороне одного участника, не вправе участвовать в этой же закупке самостоятельно</w:t>
      </w:r>
      <w:r w:rsidR="00BC611E">
        <w:t>.</w:t>
      </w:r>
    </w:p>
    <w:p w14:paraId="216D2846" w14:textId="77777777"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14:paraId="73AEBEBF" w14:textId="77777777"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14:paraId="11D8A3DE" w14:textId="77777777" w:rsidR="00BC611E" w:rsidRDefault="00BC611E" w:rsidP="00BC611E">
      <w:pPr>
        <w:pStyle w:val="113"/>
      </w:pPr>
      <w:r>
        <w:t>Привлечение субподрядчиков</w:t>
      </w:r>
    </w:p>
    <w:p w14:paraId="3F134681" w14:textId="77777777" w:rsidR="00934BA3" w:rsidRPr="002011D4" w:rsidRDefault="00934BA3" w:rsidP="004B0780">
      <w:pPr>
        <w:pStyle w:val="111"/>
      </w:pPr>
      <w:r>
        <w:t xml:space="preserve">Возможность привлечения субподрядчиков - </w:t>
      </w:r>
      <w:fldSimple w:instr=" MERGEFIELD &quot;Возможность_привлечения_субподрядчиков&quot; ">
        <w:r w:rsidR="0003406A">
          <w:rPr>
            <w:noProof/>
          </w:rPr>
          <w:t>«Возможность_привлечения_субподрядчиков»</w:t>
        </w:r>
      </w:fldSimple>
    </w:p>
    <w:p w14:paraId="618487F2" w14:textId="77777777" w:rsidR="004B0780" w:rsidRDefault="004B0780" w:rsidP="004B0780">
      <w:pPr>
        <w:pStyle w:val="111"/>
      </w:pPr>
      <w:r>
        <w:t>Участник закупки может привлекать субподрядчиков (соисполнителей), если это не запрещено проектом договора.</w:t>
      </w:r>
    </w:p>
    <w:p w14:paraId="34603AE3" w14:textId="2961DCBA" w:rsidR="004B0780" w:rsidRDefault="000F3082" w:rsidP="004B0780">
      <w:pPr>
        <w:pStyle w:val="111"/>
      </w:pPr>
      <w:r w:rsidRPr="000F3082">
        <w:lastRenderedPageBreak/>
        <w:t>Участник закупки в рамках рассмотрения или оценки заявок на участие в закупке считается соответствующим тем специальным требованиям</w:t>
      </w:r>
      <w:r w:rsidR="002A5456">
        <w:t xml:space="preserve"> (</w:t>
      </w:r>
      <w:r w:rsidR="002A5456" w:rsidRPr="002A5456">
        <w:rPr>
          <w:rStyle w:val="affff"/>
        </w:rPr>
        <w:t xml:space="preserve">пп. 2 п. </w:t>
      </w:r>
      <w:r w:rsidR="002A5456" w:rsidRPr="002A5456">
        <w:rPr>
          <w:rStyle w:val="affff"/>
        </w:rPr>
        <w:fldChar w:fldCharType="begin"/>
      </w:r>
      <w:r w:rsidR="002A5456" w:rsidRPr="002A5456">
        <w:rPr>
          <w:rStyle w:val="affff"/>
        </w:rPr>
        <w:instrText xml:space="preserve"> REF _Ref129679902 \r \h </w:instrText>
      </w:r>
      <w:r w:rsidR="002A5456">
        <w:rPr>
          <w:rStyle w:val="affff"/>
        </w:rPr>
        <w:instrText xml:space="preserve"> \* MERGEFORMAT </w:instrText>
      </w:r>
      <w:r w:rsidR="002A5456" w:rsidRPr="002A5456">
        <w:rPr>
          <w:rStyle w:val="affff"/>
        </w:rPr>
      </w:r>
      <w:r w:rsidR="002A5456" w:rsidRPr="002A5456">
        <w:rPr>
          <w:rStyle w:val="affff"/>
        </w:rPr>
        <w:fldChar w:fldCharType="separate"/>
      </w:r>
      <w:r w:rsidR="004A11DE">
        <w:rPr>
          <w:rStyle w:val="affff"/>
        </w:rPr>
        <w:t>4.3</w:t>
      </w:r>
      <w:r w:rsidR="002A5456" w:rsidRPr="002A5456">
        <w:rPr>
          <w:rStyle w:val="affff"/>
        </w:rPr>
        <w:fldChar w:fldCharType="end"/>
      </w:r>
      <w:r w:rsidR="002A5456">
        <w:t>)</w:t>
      </w:r>
      <w:r w:rsidRPr="000F3082">
        <w:t>,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4B0780">
        <w:t>.</w:t>
      </w:r>
    </w:p>
    <w:p w14:paraId="6ABFE67C" w14:textId="77777777" w:rsidR="004B0780" w:rsidRDefault="000F3082" w:rsidP="004B0780">
      <w:pPr>
        <w:pStyle w:val="111"/>
      </w:pPr>
      <w:r w:rsidRPr="000F3082">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4B0780">
        <w:t>.</w:t>
      </w:r>
    </w:p>
    <w:p w14:paraId="5EFA22F3" w14:textId="77777777" w:rsidR="00620D7C" w:rsidRDefault="004B0780" w:rsidP="004B0780">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14:paraId="3D1BA071" w14:textId="77777777" w:rsidR="00BC611E" w:rsidRDefault="00BC611E" w:rsidP="00BC611E">
      <w:pPr>
        <w:pStyle w:val="113"/>
      </w:pPr>
      <w:r>
        <w:t>Победа в закупке</w:t>
      </w:r>
    </w:p>
    <w:p w14:paraId="67E6D28F" w14:textId="77777777" w:rsidR="00BC611E" w:rsidRDefault="00BC611E" w:rsidP="00BC611E">
      <w:pPr>
        <w:pStyle w:val="111"/>
      </w:pPr>
      <w:r>
        <w:t xml:space="preserve">Победителем становится участник, отвечающий требованиям </w:t>
      </w:r>
      <w:r w:rsidRPr="00130CE3">
        <w:rPr>
          <w:b/>
        </w:rPr>
        <w:t xml:space="preserve">раздела </w:t>
      </w:r>
      <w:r w:rsidR="00720D2A">
        <w:rPr>
          <w:b/>
        </w:rPr>
        <w:t>4</w:t>
      </w:r>
      <w:r>
        <w:t xml:space="preserve"> документации о </w:t>
      </w:r>
      <w:r w:rsidR="0042079E">
        <w:t>закупке и подавший заявку:</w:t>
      </w:r>
    </w:p>
    <w:p w14:paraId="1D28AB0B" w14:textId="77777777"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14:paraId="3C367879" w14:textId="77777777" w:rsidR="00BC611E" w:rsidRDefault="00020AF9" w:rsidP="00BC611E">
      <w:pPr>
        <w:pStyle w:val="a0"/>
      </w:pPr>
      <w:sdt>
        <w:sdtPr>
          <w:alias w:val="Определения победителя"/>
          <w:tag w:val="Определения победителя"/>
          <w:id w:val="-121613066"/>
          <w:lock w:val="sdtLocked"/>
          <w:placeholder>
            <w:docPart w:val="298E89FFEE384181BA2DD2FB0450FD9B"/>
          </w:placeholder>
          <w15:color w:val="00CCFF"/>
          <w:docPartList>
            <w:docPartGallery w:val="Quick Parts"/>
            <w:docPartCategory w:val="Документация о закупке: определение победителя"/>
          </w:docPartList>
        </w:sdtPr>
        <w:sdtEndPr/>
        <w:sdtContent>
          <w:r w:rsidR="00A441DD">
            <w:t xml:space="preserve">Набравшую наибольшее количество баллов относительно критериев оценки, предусмотренных </w:t>
          </w:r>
          <w:r w:rsidR="00A441DD" w:rsidRPr="00A11FE6">
            <w:rPr>
              <w:b/>
            </w:rPr>
            <w:t xml:space="preserve">разделом </w:t>
          </w:r>
          <w:r w:rsidR="00A441DD">
            <w:rPr>
              <w:b/>
            </w:rPr>
            <w:t>7</w:t>
          </w:r>
          <w:r w:rsidR="00A441DD">
            <w:t xml:space="preserve"> документации о закупке</w:t>
          </w:r>
        </w:sdtContent>
      </w:sdt>
      <w:r w:rsidR="00BC611E">
        <w:t>.</w:t>
      </w:r>
    </w:p>
    <w:p w14:paraId="10B88BA2" w14:textId="77777777" w:rsidR="00BC611E" w:rsidRDefault="00BC611E" w:rsidP="00BC611E">
      <w:pPr>
        <w:pStyle w:val="113"/>
      </w:pPr>
      <w:r>
        <w:t>Изменение документации о закупке, отмена закупки</w:t>
      </w:r>
    </w:p>
    <w:p w14:paraId="12D178E1" w14:textId="77777777" w:rsidR="00BC611E" w:rsidRDefault="00BC611E" w:rsidP="00B93B01">
      <w:pPr>
        <w:pStyle w:val="111"/>
      </w:pPr>
      <w:r w:rsidRPr="009E7086">
        <w:t xml:space="preserve">Заказчик вправе отказаться от проведения закупки или изменить закупочную документацию </w:t>
      </w:r>
      <w:r w:rsidRPr="005E1D52">
        <w:t>в целом или в отношении каждого лота, если п</w:t>
      </w:r>
      <w:r w:rsidR="00AD4EB8" w:rsidRPr="005E1D52">
        <w:t>роводится многолотовая закупка</w:t>
      </w:r>
      <w:r w:rsidR="00B93B01" w:rsidRPr="005E1D52">
        <w:t xml:space="preserve"> до наступления даты и времени окончания подачи заявок на участие в </w:t>
      </w:r>
      <w:r w:rsidR="00745019" w:rsidRPr="005E1D52">
        <w:t>закупке.</w:t>
      </w:r>
    </w:p>
    <w:p w14:paraId="09171DF8" w14:textId="77777777" w:rsidR="00BC611E" w:rsidRDefault="00BC611E" w:rsidP="00BC611E">
      <w:pPr>
        <w:pStyle w:val="113"/>
      </w:pPr>
      <w:r>
        <w:t>Специальные процедуры</w:t>
      </w:r>
    </w:p>
    <w:p w14:paraId="56E5587B" w14:textId="77777777"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C70F4B">
        <w:rPr>
          <w:rStyle w:val="affff"/>
        </w:rPr>
        <w:t>7</w:t>
      </w:r>
      <w:r>
        <w:t xml:space="preserve"> документации о закупке.</w:t>
      </w:r>
    </w:p>
    <w:p w14:paraId="37805906" w14:textId="77777777" w:rsidR="00BC2E2A" w:rsidRDefault="00BC611E" w:rsidP="00A441DD">
      <w:pPr>
        <w:pStyle w:val="111"/>
      </w:pPr>
      <w:r>
        <w:t>Специальная процедура не проводится, если не предусмотрена разделом 7 документации о закупке.</w:t>
      </w:r>
    </w:p>
    <w:p w14:paraId="51E41C10" w14:textId="751016DC" w:rsidR="00743B9E" w:rsidRDefault="00BC611E" w:rsidP="00514905">
      <w:pPr>
        <w:pStyle w:val="1"/>
      </w:pPr>
      <w:r>
        <w:br w:type="page"/>
      </w:r>
      <w:bookmarkStart w:id="17" w:name="_Ref6045544"/>
      <w:bookmarkStart w:id="18" w:name="_Toc143602466"/>
      <w:r w:rsidR="009916FD">
        <w:lastRenderedPageBreak/>
        <w:t>7.</w:t>
      </w:r>
      <w:r w:rsidR="005C6EBE">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5"/>
      <w:bookmarkEnd w:id="17"/>
      <w:bookmarkEnd w:id="18"/>
    </w:p>
    <w:p w14:paraId="37156655" w14:textId="77777777"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298E89FFEE384181BA2DD2FB0450FD9B"/>
        </w:placeholder>
        <w15:color w:val="00CCFF"/>
        <w:docPartList>
          <w:docPartGallery w:val="Quick Parts"/>
          <w:docPartCategory w:val="Документация о закупке: порядок рассмотрения частей заявок"/>
        </w:docPartList>
      </w:sdtPr>
      <w:sdtEndPr/>
      <w:sdtContent>
        <w:bookmarkStart w:id="19" w:name="_Hlk536384848" w:displacedByCustomXml="prev"/>
        <w:p w14:paraId="4B03A086" w14:textId="77777777" w:rsidR="00A441DD" w:rsidRPr="00EE6C3F" w:rsidRDefault="00A441DD" w:rsidP="006909D6">
          <w:pPr>
            <w:pStyle w:val="111"/>
            <w:rPr>
              <w:rFonts w:eastAsiaTheme="minorEastAsia" w:cstheme="minorBidi"/>
              <w:color w:val="auto"/>
              <w:lang w:eastAsia="en-US"/>
            </w:rPr>
          </w:pPr>
          <w:r>
            <w:t>З</w:t>
          </w:r>
          <w:r w:rsidRPr="00EE6C3F">
            <w:t>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bookmarkEnd w:id="19"/>
        </w:p>
        <w:p w14:paraId="6531FFC2"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первые части заявок на участие в закупке и принимает решение о соответствии первых частей заявок требованиям документации о закупке.</w:t>
          </w:r>
        </w:p>
        <w:p w14:paraId="4A2D8F77"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первых частей заявок на участие в закупке формируется </w:t>
          </w:r>
          <w:r w:rsidRPr="00EE6C3F">
            <w:rPr>
              <w:rFonts w:eastAsiaTheme="minorEastAsia"/>
            </w:rPr>
            <w:t>протокол рассмотрения первых частей заявок.</w:t>
          </w:r>
        </w:p>
        <w:p w14:paraId="50E5A7D7"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вторые части заявок на участие в закупке и принимает решение о соответствии вторых частей заявок требованиям документации о закупке.</w:t>
          </w:r>
        </w:p>
        <w:p w14:paraId="1564B441"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вторых частей заявок на участие в закупке формируется </w:t>
          </w:r>
          <w:r w:rsidRPr="00EE6C3F">
            <w:rPr>
              <w:rFonts w:eastAsiaTheme="minorEastAsia"/>
            </w:rPr>
            <w:t>протокол рассмотрения вторых частей заявок.</w:t>
          </w:r>
        </w:p>
        <w:p w14:paraId="5363F096"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После рассмотрения вторых частей заявок и ценовых предложений участников закупки закупочная комиссия ранжирует заявки (подводит итоги) в соответствии с порядком ранжирования заявок.</w:t>
          </w:r>
        </w:p>
        <w:p w14:paraId="3C119591" w14:textId="77777777" w:rsidR="0090303E" w:rsidRPr="000E3252" w:rsidRDefault="00A441DD" w:rsidP="0090303E">
          <w:pPr>
            <w:pStyle w:val="111"/>
            <w:rPr>
              <w:rFonts w:eastAsiaTheme="minorEastAsia" w:cstheme="minorBidi"/>
              <w:color w:val="auto"/>
              <w:lang w:eastAsia="en-US"/>
            </w:rPr>
          </w:pPr>
          <w:r w:rsidRPr="00EE6C3F">
            <w:rPr>
              <w:rFonts w:eastAsiaTheme="minorEastAsia" w:cstheme="minorBidi"/>
              <w:color w:val="auto"/>
              <w:lang w:eastAsia="en-US"/>
            </w:rPr>
            <w:t>По результатам ранжирования заявок на участие в закупке формируется протокол подведения итогов</w:t>
          </w:r>
          <w:r>
            <w:rPr>
              <w:rFonts w:eastAsiaTheme="minorEastAsia" w:cstheme="minorBidi"/>
              <w:color w:val="auto"/>
              <w:lang w:eastAsia="en-US"/>
            </w:rPr>
            <w:t>.</w:t>
          </w:r>
        </w:p>
      </w:sdtContent>
    </w:sdt>
    <w:p w14:paraId="09A3A4CF" w14:textId="77777777"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14:paraId="65F65776" w14:textId="77777777"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14:paraId="368647E6" w14:textId="77777777"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14:paraId="588109F6" w14:textId="77777777" w:rsidR="00FC43C8" w:rsidRDefault="00FC43C8" w:rsidP="00AE3EA2">
      <w:pPr>
        <w:pStyle w:val="113"/>
      </w:pPr>
      <w:r>
        <w:t>Основания отклонения заявки на участие в закупке</w:t>
      </w:r>
    </w:p>
    <w:p w14:paraId="6968002D" w14:textId="77777777" w:rsidR="00AC3004" w:rsidRDefault="00AC3004" w:rsidP="00ED213E">
      <w:pPr>
        <w:pStyle w:val="111"/>
      </w:pPr>
      <w:r>
        <w:t xml:space="preserve">Закупочная комиссия </w:t>
      </w:r>
      <w:r w:rsidR="00273A23" w:rsidRPr="002E30A6">
        <w:rPr>
          <w:color w:val="auto"/>
        </w:rPr>
        <w:t>вправе</w:t>
      </w:r>
      <w:r w:rsidR="00273A23">
        <w:t xml:space="preserve"> отклонить </w:t>
      </w:r>
      <w:r>
        <w:t>заявку на участие в закупке в следующих случаях:</w:t>
      </w:r>
    </w:p>
    <w:p w14:paraId="55DBA812" w14:textId="77777777" w:rsidR="00ED213E" w:rsidRDefault="00ED213E" w:rsidP="00AC3004">
      <w:pPr>
        <w:pStyle w:val="a0"/>
      </w:pPr>
      <w:r>
        <w:t>Участник закупки не соответствует требованиям, предъявляемым документацией о закупке.</w:t>
      </w:r>
    </w:p>
    <w:p w14:paraId="66CB9FB1" w14:textId="77777777" w:rsidR="00ED213E" w:rsidRDefault="00ED213E" w:rsidP="00AC3004">
      <w:pPr>
        <w:pStyle w:val="a0"/>
      </w:pPr>
      <w:r>
        <w:t>Заявка на участие в закупке не соответствует требованиям, предъявляемым документацией о закупке.</w:t>
      </w:r>
    </w:p>
    <w:p w14:paraId="2CBA2B62" w14:textId="77777777" w:rsidR="00ED213E" w:rsidRDefault="00ED213E" w:rsidP="00AC3004">
      <w:pPr>
        <w:pStyle w:val="a0"/>
      </w:pPr>
      <w:r>
        <w:t>Предложение участника закупки не соответствует требованиям, предъявляемым документацией о закупке.</w:t>
      </w:r>
    </w:p>
    <w:p w14:paraId="7D1F1F85" w14:textId="77777777" w:rsidR="00ED213E" w:rsidRDefault="00ED213E" w:rsidP="00AC3004">
      <w:pPr>
        <w:pStyle w:val="a0"/>
      </w:pPr>
      <w:r>
        <w:t>Заявка содержит недостоверную информацию.</w:t>
      </w:r>
    </w:p>
    <w:p w14:paraId="2E09381D" w14:textId="77777777" w:rsidR="00FC43C8" w:rsidRDefault="00ED213E" w:rsidP="00AC3004">
      <w:pPr>
        <w:pStyle w:val="a0"/>
      </w:pPr>
      <w:r>
        <w:t xml:space="preserve">Заявка подана после окончания </w:t>
      </w:r>
      <w:r w:rsidR="003E5DD0">
        <w:t xml:space="preserve">срока </w:t>
      </w:r>
      <w:r>
        <w:t>подачи заявок.</w:t>
      </w:r>
    </w:p>
    <w:p w14:paraId="32BA81AF" w14:textId="481B06A1" w:rsidR="00FF1853" w:rsidRPr="0095136E" w:rsidRDefault="00273A23" w:rsidP="0095136E">
      <w:pPr>
        <w:pStyle w:val="a0"/>
      </w:pPr>
      <w:r>
        <w:t xml:space="preserve">Предлагаемая цена заявки содержит аномально заниженную цену договора (снижение цены на </w:t>
      </w:r>
      <w:r w:rsidR="00174323">
        <w:t xml:space="preserve">50% </w:t>
      </w:r>
      <w:r>
        <w:t xml:space="preserve"> или более относительно начальной (максимальной) цены договора (цены лота).</w:t>
      </w:r>
    </w:p>
    <w:p w14:paraId="380DE58D" w14:textId="77777777" w:rsidR="00FC43C8" w:rsidRDefault="00250C79" w:rsidP="00FC43C8">
      <w:pPr>
        <w:pStyle w:val="111"/>
      </w:pPr>
      <w:r>
        <w:lastRenderedPageBreak/>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14:paraId="082C16F0" w14:textId="0DAB1596"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4A11DE">
        <w:rPr>
          <w:rStyle w:val="affff"/>
        </w:rPr>
        <w:t>7.3</w:t>
      </w:r>
      <w:r w:rsidR="00F7694B" w:rsidRPr="001779D4">
        <w:rPr>
          <w:rStyle w:val="affff"/>
        </w:rPr>
        <w:fldChar w:fldCharType="end"/>
      </w:r>
      <w:r>
        <w:t>.</w:t>
      </w:r>
    </w:p>
    <w:p w14:paraId="1E7897F5" w14:textId="77777777" w:rsidR="00804F4E" w:rsidRDefault="00F74349" w:rsidP="00C07F23">
      <w:pPr>
        <w:pStyle w:val="113"/>
      </w:pPr>
      <w:bookmarkStart w:id="20" w:name="_Ref6048070"/>
      <w:r>
        <w:t>Разрешение коллизий</w:t>
      </w:r>
      <w:r w:rsidR="003F1AC0">
        <w:t xml:space="preserve"> и неполноты</w:t>
      </w:r>
      <w:r w:rsidR="00492F5D">
        <w:t xml:space="preserve"> заявки на участие в закупке</w:t>
      </w:r>
      <w:bookmarkEnd w:id="20"/>
    </w:p>
    <w:p w14:paraId="136A5046" w14:textId="77777777"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14:paraId="70963EBB" w14:textId="77777777"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14:paraId="4EF179B4" w14:textId="77777777"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14:paraId="20D6CC47" w14:textId="77777777" w:rsidR="00FA6DA5" w:rsidRDefault="00EE3E68" w:rsidP="00AC7B2E">
      <w:pPr>
        <w:pStyle w:val="111"/>
      </w:pPr>
      <w: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14:paraId="6B678A1F" w14:textId="77777777" w:rsidR="005F6559" w:rsidRDefault="005F6559" w:rsidP="005F6559">
      <w:pPr>
        <w:pStyle w:val="113"/>
      </w:pPr>
      <w:r>
        <w:t>Исправление заявки на участие в закупке</w:t>
      </w:r>
    </w:p>
    <w:p w14:paraId="7E2AA84A" w14:textId="77777777" w:rsidR="005F6559" w:rsidRDefault="005F6559" w:rsidP="005F6559">
      <w:pPr>
        <w:pStyle w:val="111"/>
      </w:pPr>
      <w:r>
        <w:t>З</w:t>
      </w:r>
      <w:r w:rsidRPr="006F4089">
        <w:t xml:space="preserve">аказчик вправе запросить у участника закупки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14:paraId="458727C7" w14:textId="77777777" w:rsidR="004F61AE" w:rsidRDefault="00806211" w:rsidP="00C07F23">
      <w:pPr>
        <w:pStyle w:val="113"/>
      </w:pPr>
      <w:r>
        <w:t>Особенности рассмотрения документов участника закупки</w:t>
      </w:r>
    </w:p>
    <w:p w14:paraId="6D0DD1BC" w14:textId="77777777"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2"/>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14:paraId="46340E56" w14:textId="77777777" w:rsidR="0023140C" w:rsidRDefault="0023140C" w:rsidP="0023140C">
      <w:pPr>
        <w:pStyle w:val="110"/>
        <w:numPr>
          <w:ilvl w:val="1"/>
          <w:numId w:val="1"/>
        </w:numPr>
      </w:pPr>
      <w:r>
        <w:t>Дозапрос</w:t>
      </w:r>
    </w:p>
    <w:sdt>
      <w:sdtPr>
        <w:alias w:val="Дозапрос"/>
        <w:tag w:val="Дозапрос"/>
        <w:id w:val="-141890987"/>
        <w:lock w:val="sdtLocked"/>
        <w:placeholder>
          <w:docPart w:val="0358B3DD08D04037B4CA5299BC646B18"/>
        </w:placeholder>
        <w15:color w:val="00CCFF"/>
        <w:docPartList>
          <w:docPartGallery w:val="Quick Parts"/>
          <w:docPartCategory w:val="Документация о закупке: дозапрос"/>
        </w:docPartList>
      </w:sdtPr>
      <w:sdtEndPr/>
      <w:sdtContent>
        <w:p w14:paraId="5616C897" w14:textId="77777777" w:rsidR="0023140C" w:rsidRDefault="00953AAF" w:rsidP="0023140C">
          <w:pPr>
            <w:pStyle w:val="111"/>
          </w:pPr>
          <w:r>
            <w:t>У участника закупки не запрашиваются недостающие документы, создающие преимущественные условия для участия в закупке.</w:t>
          </w:r>
        </w:p>
      </w:sdtContent>
    </w:sdt>
    <w:p w14:paraId="431A3068" w14:textId="77777777" w:rsidR="00C07F23" w:rsidRDefault="00D8017A" w:rsidP="00C07F23">
      <w:pPr>
        <w:pStyle w:val="113"/>
      </w:pPr>
      <w:r>
        <w:t>Особенности рассмотрения</w:t>
      </w:r>
      <w:r w:rsidR="00C07F23">
        <w:t xml:space="preserve"> сведений об опыте</w:t>
      </w:r>
    </w:p>
    <w:p w14:paraId="5EBFE0AB" w14:textId="4AB53C74" w:rsidR="00C07F23" w:rsidRDefault="00C07F23" w:rsidP="00C07F23">
      <w:pPr>
        <w:pStyle w:val="111"/>
      </w:pPr>
      <w:bookmarkStart w:id="21" w:name="_Ref535245064"/>
      <w:r>
        <w:t>Закупочной комиссией рассматрива</w:t>
      </w:r>
      <w:r w:rsidR="00C90F29">
        <w:t>ю</w:t>
      </w:r>
      <w:r>
        <w:t xml:space="preserve">тся </w:t>
      </w:r>
      <w:r w:rsidR="008967C3">
        <w:t>первый (-ые)</w:t>
      </w:r>
      <w:r>
        <w:t xml:space="preserve"> </w:t>
      </w:r>
      <w:bookmarkStart w:id="22" w:name="КДоговоров"/>
      <w:permStart w:id="1927229839" w:edGrp="everyone"/>
      <w:sdt>
        <w:sdtPr>
          <w:rPr>
            <w:rStyle w:val="aff9"/>
          </w:rPr>
          <w:alias w:val="Количество рассматриваемых договоров"/>
          <w:tag w:val="Количество рассматриваемых договоров"/>
          <w:id w:val="1048727144"/>
          <w:placeholder>
            <w:docPart w:val="1322AC7ED93F4160955D5F618F045B2B"/>
          </w:placeholder>
          <w15:color w:val="FFFF00"/>
        </w:sdtPr>
        <w:sdtEndPr>
          <w:rPr>
            <w:rStyle w:val="aff9"/>
          </w:rPr>
        </w:sdtEnd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03406A">
            <w:rPr>
              <w:rStyle w:val="aff9"/>
              <w:noProof/>
            </w:rPr>
            <w:t>«</w:t>
          </w:r>
          <w:r w:rsidR="0079741D">
            <w:rPr>
              <w:rStyle w:val="aff9"/>
              <w:noProof/>
            </w:rPr>
            <w:t>2</w:t>
          </w:r>
          <w:r w:rsidR="0003406A">
            <w:rPr>
              <w:rStyle w:val="aff9"/>
              <w:noProof/>
            </w:rPr>
            <w:t>»</w:t>
          </w:r>
          <w:r w:rsidR="00965BDA" w:rsidRPr="00C36C80">
            <w:rPr>
              <w:rStyle w:val="aff9"/>
            </w:rPr>
            <w:fldChar w:fldCharType="end"/>
          </w:r>
        </w:sdtContent>
      </w:sdt>
      <w:bookmarkEnd w:id="22"/>
      <w:permEnd w:id="1927229839"/>
      <w:r w:rsidR="008967C3">
        <w:t xml:space="preserve"> договор (-а; -ов)</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21"/>
    </w:p>
    <w:p w14:paraId="021AE6A1" w14:textId="77777777"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14:paraId="5D0E4E2E" w14:textId="6C5C3EAF" w:rsidR="00DA0CC9" w:rsidRDefault="00DA0CC9" w:rsidP="000758E4">
      <w:pPr>
        <w:pStyle w:val="a0"/>
      </w:pPr>
      <w:r>
        <w:lastRenderedPageBreak/>
        <w:t xml:space="preserve">Представленные договоры </w:t>
      </w:r>
      <w:r w:rsidR="00EE492D">
        <w:t xml:space="preserve">завершены в </w:t>
      </w:r>
      <w:r w:rsidR="004569F3">
        <w:t xml:space="preserve">последние </w:t>
      </w:r>
      <w:permStart w:id="976433896" w:edGrp="everyone"/>
      <w:sdt>
        <w:sdtPr>
          <w:rPr>
            <w:rStyle w:val="aff9"/>
          </w:rPr>
          <w:alias w:val="Рассматриваемый период договоров"/>
          <w:tag w:val="Рассматриваемый период договоров"/>
          <w:id w:val="1160514008"/>
          <w:placeholder>
            <w:docPart w:val="1322AC7ED93F4160955D5F618F045B2B"/>
          </w:placeholder>
          <w15:color w:val="FFFF00"/>
        </w:sdtPr>
        <w:sdtEndPr>
          <w:rPr>
            <w:rStyle w:val="aff9"/>
          </w:rPr>
        </w:sdtEnd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03406A">
            <w:rPr>
              <w:rStyle w:val="aff9"/>
              <w:noProof/>
            </w:rPr>
            <w:t>«</w:t>
          </w:r>
          <w:r w:rsidR="0079741D">
            <w:rPr>
              <w:rStyle w:val="aff9"/>
              <w:noProof/>
            </w:rPr>
            <w:t>36</w:t>
          </w:r>
          <w:r w:rsidR="0003406A">
            <w:rPr>
              <w:rStyle w:val="aff9"/>
              <w:noProof/>
            </w:rPr>
            <w:t>»</w:t>
          </w:r>
          <w:r w:rsidR="006A44F6" w:rsidRPr="00C36C80">
            <w:rPr>
              <w:rStyle w:val="aff9"/>
            </w:rPr>
            <w:fldChar w:fldCharType="end"/>
          </w:r>
        </w:sdtContent>
      </w:sdt>
      <w:permEnd w:id="976433896"/>
      <w:r w:rsidR="004569F3">
        <w:t xml:space="preserve"> месяц</w:t>
      </w:r>
      <w:r w:rsidR="00EB133F">
        <w:t>ев</w:t>
      </w:r>
      <w:r w:rsidR="004569F3">
        <w:t xml:space="preserve"> </w:t>
      </w:r>
      <w:r w:rsidR="001F6AD1" w:rsidRPr="001F6AD1">
        <w:t>до дня размещения закупки</w:t>
      </w:r>
      <w:r w:rsidR="0006010B">
        <w:t>;</w:t>
      </w:r>
    </w:p>
    <w:p w14:paraId="08DA348D" w14:textId="56436F9D"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в закупке </w:t>
      </w:r>
      <w:r w:rsidR="00F467EE">
        <w:t xml:space="preserve">и </w:t>
      </w:r>
      <w:r w:rsidR="001C2ACB">
        <w:t>являются аналогичными предмету закупки</w:t>
      </w:r>
      <w:r w:rsidR="00CF0DFD">
        <w:t>, а именно</w:t>
      </w:r>
      <w:r w:rsidR="00F467EE">
        <w:t>:</w:t>
      </w:r>
      <w:r w:rsidR="000758E4">
        <w:t xml:space="preserve"> </w:t>
      </w:r>
      <w:permStart w:id="2109080512" w:edGrp="everyone"/>
      <w:sdt>
        <w:sdtPr>
          <w:rPr>
            <w:rStyle w:val="aff9"/>
          </w:rPr>
          <w:alias w:val="Критерии аналогичности опыта"/>
          <w:tag w:val="Критерии аналогичности опыта"/>
          <w:id w:val="-1895188726"/>
          <w:placeholder>
            <w:docPart w:val="1322AC7ED93F4160955D5F618F045B2B"/>
          </w:placeholder>
          <w15:color w:val="FFFF00"/>
        </w:sdtPr>
        <w:sdtEndPr>
          <w:rPr>
            <w:rStyle w:val="aff9"/>
          </w:rPr>
        </w:sdtEndPr>
        <w:sdtContent>
          <w:r w:rsidR="00974B72" w:rsidRPr="00C36C80">
            <w:rPr>
              <w:rStyle w:val="aff9"/>
            </w:rPr>
            <w:fldChar w:fldCharType="begin"/>
          </w:r>
          <w:r w:rsidR="00974B72" w:rsidRPr="00C36C80">
            <w:rPr>
              <w:rStyle w:val="aff9"/>
            </w:rPr>
            <w:instrText xml:space="preserve"> MERGEFIELD "Критерии_аналогичности_опыта" </w:instrText>
          </w:r>
          <w:r w:rsidR="00974B72" w:rsidRPr="00C36C80">
            <w:rPr>
              <w:rStyle w:val="aff9"/>
            </w:rPr>
            <w:fldChar w:fldCharType="separate"/>
          </w:r>
          <w:r w:rsidR="0003406A">
            <w:rPr>
              <w:rStyle w:val="aff9"/>
              <w:noProof/>
            </w:rPr>
            <w:t>«</w:t>
          </w:r>
          <w:r w:rsidR="009D3B85">
            <w:rPr>
              <w:rStyle w:val="aff9"/>
              <w:noProof/>
            </w:rPr>
            <w:t>экспертиза промышленной безопасности трубопроводов (оброрудования)</w:t>
          </w:r>
          <w:r w:rsidR="0003406A">
            <w:rPr>
              <w:rStyle w:val="aff9"/>
              <w:noProof/>
            </w:rPr>
            <w:t>»</w:t>
          </w:r>
          <w:r w:rsidR="00974B72" w:rsidRPr="00C36C80">
            <w:rPr>
              <w:rStyle w:val="aff9"/>
            </w:rPr>
            <w:fldChar w:fldCharType="end"/>
          </w:r>
        </w:sdtContent>
      </w:sdt>
      <w:permEnd w:id="2109080512"/>
      <w:r w:rsidR="00C07F23">
        <w:t>.</w:t>
      </w:r>
    </w:p>
    <w:p w14:paraId="361EB6AD" w14:textId="77777777" w:rsidR="00590A6F" w:rsidRDefault="00590A6F" w:rsidP="00590A6F">
      <w:pPr>
        <w:pStyle w:val="a0"/>
      </w:pPr>
      <w:r w:rsidRPr="000759B9">
        <w:t>Представленные договоры, были исполнены участником закупки в качестве</w:t>
      </w:r>
      <w: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separate"/>
      </w:r>
      <w:r w:rsidR="0003406A">
        <w:rPr>
          <w:rStyle w:val="aff9"/>
          <w:noProof/>
        </w:rPr>
        <w:t>«ДоговорыСубподряда»</w:t>
      </w:r>
      <w:r w:rsidRPr="000759B9">
        <w:rPr>
          <w:rStyle w:val="aff9"/>
          <w:noProof/>
        </w:rPr>
        <w:fldChar w:fldCharType="end"/>
      </w:r>
      <w:r>
        <w:t>.</w:t>
      </w:r>
    </w:p>
    <w:p w14:paraId="5352E031" w14:textId="77777777"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14:paraId="2D6F8D5F" w14:textId="77777777"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14:paraId="2B8F39A0" w14:textId="77777777"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298E89FFEE384181BA2DD2FB0450FD9B"/>
        </w:placeholder>
        <w15:color w:val="00CCFF"/>
        <w:docPartList>
          <w:docPartGallery w:val="Quick Parts"/>
          <w:docPartCategory w:val="Документация о закупке: сравнение цен"/>
        </w:docPartList>
      </w:sdtPr>
      <w:sdtEndPr/>
      <w:sdtContent>
        <w:p w14:paraId="30A266DF" w14:textId="77777777" w:rsidR="00A441DD" w:rsidRDefault="00A441DD" w:rsidP="006909D6">
          <w:pPr>
            <w:pStyle w:val="111"/>
          </w:pPr>
          <w:r>
            <w:t>Ценовые предложения сравниваются без учета НДС.</w:t>
          </w:r>
        </w:p>
        <w:p w14:paraId="6151583E" w14:textId="77777777" w:rsidR="00173337" w:rsidRPr="00350494" w:rsidRDefault="00A441DD" w:rsidP="00867EE3">
          <w:pPr>
            <w:pStyle w:val="111"/>
          </w:pPr>
          <w: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sdt>
      <w:sdtPr>
        <w:alias w:val="Приоритет РФ"/>
        <w:tag w:val="Приоритет РФ"/>
        <w:id w:val="-2081127672"/>
        <w:lock w:val="sdtLocked"/>
        <w:placeholder>
          <w:docPart w:val="298E89FFEE384181BA2DD2FB0450FD9B"/>
        </w:placeholder>
        <w15:color w:val="00CCFF"/>
        <w:docPartList>
          <w:docPartGallery w:val="Quick Parts"/>
          <w:docPartCategory w:val="Документация о закупке: приоритет РФ"/>
        </w:docPartList>
      </w:sdtPr>
      <w:sdtEndPr/>
      <w:sdtContent>
        <w:p w14:paraId="08B33D8F" w14:textId="77777777" w:rsidR="00A441DD" w:rsidRPr="00173337" w:rsidRDefault="00A441DD" w:rsidP="006909D6">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14:paraId="5F4D542A" w14:textId="77777777" w:rsidR="00173337" w:rsidRPr="00173337" w:rsidRDefault="00A441DD" w:rsidP="00173337">
          <w:pPr>
            <w:pStyle w:val="111"/>
          </w:pPr>
          <w:r w:rsidRPr="00173337">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w:t>
          </w:r>
          <w:r w:rsidRPr="00173337">
            <w:lastRenderedPageBreak/>
            <w:t>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14:paraId="34A2B875" w14:textId="77777777" w:rsidR="00173337" w:rsidRPr="00173337" w:rsidRDefault="00173337" w:rsidP="00173337">
      <w:pPr>
        <w:pStyle w:val="111"/>
      </w:pPr>
      <w:r w:rsidRPr="00173337">
        <w:t>Участник закупки относится к российским или иностранным лицам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618B3B3E" w14:textId="77777777" w:rsidR="00173337" w:rsidRPr="00173337" w:rsidRDefault="00173337" w:rsidP="00173337">
      <w:pPr>
        <w:pStyle w:val="111"/>
      </w:pPr>
      <w:r w:rsidRPr="00173337">
        <w:t>Страна происхождения поставляемой продукции</w:t>
      </w:r>
      <w:r w:rsidR="002B3FFA">
        <w:t xml:space="preserve"> определяется</w:t>
      </w:r>
      <w:r w:rsidRPr="00173337">
        <w:t xml:space="preserve"> на основании сведений, содержащихся в заявке на участие в закупке, представленной участником закупки, с которым заключается договор.</w:t>
      </w:r>
    </w:p>
    <w:p w14:paraId="356C9217" w14:textId="77777777" w:rsidR="00173337" w:rsidRPr="00173337" w:rsidRDefault="00173337" w:rsidP="00173337">
      <w:pPr>
        <w:pStyle w:val="111"/>
      </w:pPr>
      <w:r w:rsidRPr="00173337">
        <w:t>Приоритет</w:t>
      </w:r>
      <w:r w:rsidR="00421276">
        <w:t xml:space="preserve"> продукции российского происхождения</w:t>
      </w:r>
      <w:r w:rsidRPr="00173337">
        <w:t xml:space="preserve"> не предоставляется, если:</w:t>
      </w:r>
    </w:p>
    <w:p w14:paraId="212D4AA8" w14:textId="77777777" w:rsidR="00173337" w:rsidRPr="00173337" w:rsidRDefault="00173337" w:rsidP="002D3C4F">
      <w:pPr>
        <w:pStyle w:val="a0"/>
      </w:pPr>
      <w:r w:rsidRPr="00173337">
        <w:t>Закупка признана несостоявшейся и договор заключается с единственным участником закупки;</w:t>
      </w:r>
    </w:p>
    <w:p w14:paraId="6195E1C0" w14:textId="77777777" w:rsidR="00173337" w:rsidRPr="00173337" w:rsidRDefault="00173337" w:rsidP="002D3C4F">
      <w:pPr>
        <w:pStyle w:val="a0"/>
      </w:pPr>
      <w:r w:rsidRPr="00173337">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14:paraId="4E0270F8" w14:textId="77777777" w:rsidR="00173337" w:rsidRPr="00173337" w:rsidRDefault="00173337" w:rsidP="002D3C4F">
      <w:pPr>
        <w:pStyle w:val="a0"/>
      </w:pPr>
      <w:r w:rsidRPr="00173337">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14:paraId="4EB4BB5A" w14:textId="77777777" w:rsidR="00173337" w:rsidRPr="00173337" w:rsidRDefault="00173337" w:rsidP="002D3C4F">
      <w:pPr>
        <w:pStyle w:val="a0"/>
      </w:pPr>
      <w:r w:rsidRPr="00173337">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14:paraId="06843CB2" w14:textId="77777777" w:rsidR="00A35505" w:rsidRPr="0060461C" w:rsidRDefault="00173337" w:rsidP="002D3C4F">
      <w:pPr>
        <w:pStyle w:val="a0"/>
      </w:pPr>
      <w:r w:rsidRPr="00173337">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НМЦД,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w:t>
      </w:r>
      <w:r w:rsidR="00A35505">
        <w:t>.</w:t>
      </w:r>
    </w:p>
    <w:p w14:paraId="1A1939B4" w14:textId="77777777" w:rsidR="00CF04BF" w:rsidRDefault="00394E9E" w:rsidP="00CF04BF">
      <w:pPr>
        <w:pStyle w:val="113"/>
      </w:pPr>
      <w:r>
        <w:t>Сопоставление и оценка заявок на участие в закупке</w:t>
      </w:r>
    </w:p>
    <w:sdt>
      <w:sdtPr>
        <w:rPr>
          <w:sz w:val="16"/>
        </w:rPr>
        <w:alias w:val="Способ сопоставления заявок"/>
        <w:tag w:val="Способ сопоставления заявок"/>
        <w:id w:val="1548023644"/>
        <w:lock w:val="sdtLocked"/>
        <w:placeholder>
          <w:docPart w:val="C5D8B1D9ADE24861A4337F4AA5BC2C62"/>
        </w:placeholder>
        <w15:color w:val="00CCFF"/>
        <w:docPartList>
          <w:docPartGallery w:val="Quick Parts"/>
          <w:docPartCategory w:val="Документация о закупке: способы сопоставления заявок"/>
        </w:docPartList>
      </w:sdtPr>
      <w:sdtEndPr/>
      <w:sdtContent>
        <w:p w14:paraId="54C77B57" w14:textId="77777777" w:rsidR="00A441DD" w:rsidRDefault="00A441DD"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14:paraId="03D3A75A" w14:textId="77777777" w:rsidR="00A441DD" w:rsidRDefault="00A441DD"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14:paraId="69C7ED00" w14:textId="77777777" w:rsidR="00A441DD" w:rsidRDefault="00A441DD" w:rsidP="000110FD">
          <w:pPr>
            <w:pStyle w:val="111"/>
          </w:pPr>
          <w:r>
            <w:t>Заявка на участие в закупке, имеющая наибольший общий рейтинг, представляет собой лучшие условия исполнения договора.</w:t>
          </w:r>
        </w:p>
        <w:sdt>
          <w:sdtPr>
            <w:rPr>
              <w:sz w:val="16"/>
            </w:rPr>
            <w:alias w:val="Способ оценки"/>
            <w:tag w:val="Способ оценки"/>
            <w:id w:val="-242179920"/>
            <w:lock w:val="sdtLocked"/>
            <w:placeholder>
              <w:docPart w:val="298E89FFEE384181BA2DD2FB0450FD9B"/>
            </w:placeholder>
            <w15:color w:val="00CCFF"/>
            <w:docPartList>
              <w:docPartGallery w:val="Quick Parts"/>
              <w:docPartCategory w:val="Документация о закупке: способы оценки"/>
            </w:docPartList>
          </w:sdtPr>
          <w:sdtEndPr/>
          <w:sdtContent>
            <w:p w14:paraId="35DC19E1" w14:textId="77777777" w:rsidR="00CF04BF" w:rsidRPr="008C652A" w:rsidRDefault="00A441DD" w:rsidP="008C652A">
              <w:pPr>
                <w:pStyle w:val="111"/>
                <w:rPr>
                  <w:sz w:val="16"/>
                </w:rPr>
              </w:pPr>
              <w:r>
                <w:t>Заявки на участие в закупке оцениваются относительно критериев, указанных в таблице критериев оценки</w:t>
              </w:r>
              <w:r w:rsidR="008C652A">
                <w:t xml:space="preserve"> (приложение к документации о закупке)</w:t>
              </w:r>
              <w:r>
                <w:t>.</w:t>
              </w:r>
            </w:p>
          </w:sdtContent>
        </w:sdt>
      </w:sdtContent>
    </w:sdt>
    <w:p w14:paraId="57D99066" w14:textId="77777777" w:rsidR="0023140C" w:rsidRDefault="0023140C" w:rsidP="0023140C">
      <w:pPr>
        <w:pStyle w:val="110"/>
        <w:numPr>
          <w:ilvl w:val="1"/>
          <w:numId w:val="1"/>
        </w:numPr>
      </w:pPr>
      <w:r>
        <w:t>Переторжка</w:t>
      </w:r>
    </w:p>
    <w:sdt>
      <w:sdtPr>
        <w:alias w:val="Переторжка"/>
        <w:tag w:val="Переторжка"/>
        <w:id w:val="943419063"/>
        <w:lock w:val="sdtLocked"/>
        <w:placeholder>
          <w:docPart w:val="C6FDD7BB42004A2BADE9BAAB5F4079B6"/>
        </w:placeholder>
        <w15:color w:val="00CCFF"/>
        <w:docPartList>
          <w:docPartGallery w:val="Quick Parts"/>
          <w:docPartCategory w:val="Документация о закупке: переторжка"/>
        </w:docPartList>
      </w:sdtPr>
      <w:sdtEndPr/>
      <w:sdtContent>
        <w:p w14:paraId="508573B8" w14:textId="77777777" w:rsidR="00A441DD" w:rsidRDefault="00A441DD" w:rsidP="006909D6">
          <w:pPr>
            <w:pStyle w:val="111"/>
          </w:pPr>
          <w:r>
            <w:t xml:space="preserve">Участники закупки, заявки которых не отклонены, вправе подавать дополнительное ценовое предложение. </w:t>
          </w:r>
        </w:p>
        <w:p w14:paraId="2AB52B71" w14:textId="77777777" w:rsidR="00A441DD" w:rsidRDefault="00A441DD" w:rsidP="006909D6">
          <w:pPr>
            <w:pStyle w:val="111"/>
          </w:pPr>
          <w:r>
            <w:t xml:space="preserve">Участник закупки может подать только одно дополнительное ценовое предложение. </w:t>
          </w:r>
        </w:p>
        <w:p w14:paraId="0350607A" w14:textId="77777777" w:rsidR="00A441DD" w:rsidRDefault="00A441DD" w:rsidP="006909D6">
          <w:pPr>
            <w:pStyle w:val="111"/>
          </w:pPr>
          <w:r>
            <w:t xml:space="preserve">Продолжительность приема дополнительных ценовых предложений составляет три часа. </w:t>
          </w:r>
        </w:p>
        <w:p w14:paraId="3D91D44E" w14:textId="77777777" w:rsidR="00A441DD" w:rsidRDefault="00A441DD" w:rsidP="006909D6">
          <w:pPr>
            <w:pStyle w:val="111"/>
          </w:pPr>
          <w:r>
            <w:t xml:space="preserve">Время начала переторжки устанавливается ЭТП. </w:t>
          </w:r>
        </w:p>
        <w:p w14:paraId="1E8A7FB8" w14:textId="77777777" w:rsidR="00A441DD" w:rsidRDefault="00A441DD" w:rsidP="006909D6">
          <w:pPr>
            <w:pStyle w:val="111"/>
          </w:pPr>
          <w:r>
            <w:t>В случае, если участником закупки не подано дополнительное ценовое предложений, предложение о цене договора, поданное этим участником в составе заявки на участие в закупке, признается окончательным.</w:t>
          </w:r>
        </w:p>
        <w:p w14:paraId="425275FC" w14:textId="77777777" w:rsidR="0023140C" w:rsidRDefault="00A441DD" w:rsidP="0023140C">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sdtContent>
    </w:sdt>
    <w:p w14:paraId="70850A9A" w14:textId="77777777" w:rsidR="001204D8" w:rsidRPr="002011D4" w:rsidRDefault="001204D8" w:rsidP="00055118">
      <w:pPr>
        <w:pStyle w:val="113"/>
      </w:pPr>
      <w:r w:rsidRPr="002011D4">
        <w:t>Ранжирование заявок</w:t>
      </w:r>
      <w:r w:rsidR="00690492" w:rsidRPr="002011D4">
        <w:t>, подведение итогов</w:t>
      </w:r>
    </w:p>
    <w:p w14:paraId="3AF4AFC8" w14:textId="77777777"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rsidR="00257785">
        <w:t>, запроса котировок</w:t>
      </w:r>
      <w:r w:rsidR="00CE389C">
        <w:t>)</w:t>
      </w:r>
      <w:r>
        <w:t>.</w:t>
      </w:r>
    </w:p>
    <w:p w14:paraId="58084C9E" w14:textId="77777777"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rsidR="00257785">
        <w:t>, запроса котировок</w:t>
      </w:r>
      <w:r w:rsidR="00CE389C">
        <w:t>)</w:t>
      </w:r>
      <w:r>
        <w:t>.</w:t>
      </w:r>
    </w:p>
    <w:sdt>
      <w:sdtPr>
        <w:alias w:val="Разрешение коллизии равного рейтинга"/>
        <w:tag w:val="Жребий"/>
        <w:id w:val="-830516596"/>
        <w:lock w:val="sdtLocked"/>
        <w:placeholder>
          <w:docPart w:val="298E89FFEE384181BA2DD2FB0450FD9B"/>
        </w:placeholder>
        <w15:color w:val="00CCFF"/>
        <w:docPartList>
          <w:docPartGallery w:val="Quick Parts"/>
          <w:docPartCategory w:val="Документация о закупке: разрешение коллизии равного рейтинга"/>
        </w:docPartList>
      </w:sdtPr>
      <w:sdtEndPr/>
      <w:sdtContent>
        <w:p w14:paraId="517035BE" w14:textId="77777777" w:rsidR="000943A0" w:rsidRDefault="00A441DD"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14:paraId="58CAACE3" w14:textId="77777777" w:rsidR="00AC36BB" w:rsidRPr="000C178B" w:rsidRDefault="00AC36BB" w:rsidP="00AC36BB">
          <w:pPr>
            <w:pStyle w:val="111"/>
          </w:pPr>
          <w:r w:rsidRPr="000C178B">
            <w:t>Конкурентная закупка признается несостоявшейся в целом или в части лота закупки, если выполняется какое-либо из нижеперечисленных условий:</w:t>
          </w:r>
        </w:p>
        <w:p w14:paraId="72576BC2" w14:textId="77777777" w:rsidR="00AC36BB" w:rsidRPr="000C178B" w:rsidRDefault="00ED12F5" w:rsidP="005E49BE">
          <w:pPr>
            <w:pStyle w:val="a0"/>
          </w:pPr>
          <w:r>
            <w:t>Не подано ни одной заявки или подана одна заявка</w:t>
          </w:r>
          <w:r w:rsidR="005E49BE">
            <w:t>;</w:t>
          </w:r>
        </w:p>
        <w:p w14:paraId="1ECDF5E1" w14:textId="77777777" w:rsidR="00AC36BB" w:rsidRDefault="00ED12F5" w:rsidP="005E49BE">
          <w:pPr>
            <w:pStyle w:val="a0"/>
          </w:pPr>
          <w:r>
            <w:t>Все заявки не допущены или допущена одна заявка</w:t>
          </w:r>
          <w:r w:rsidR="005E49BE">
            <w:t>;</w:t>
          </w:r>
        </w:p>
        <w:p w14:paraId="5E5E6AB7" w14:textId="77777777" w:rsidR="00DE7FD9" w:rsidRPr="005E49BE" w:rsidRDefault="00ED12F5" w:rsidP="005E49BE">
          <w:pPr>
            <w:pStyle w:val="a0"/>
          </w:pPr>
          <w:r>
            <w:t>П</w:t>
          </w:r>
          <w:r w:rsidR="00AC36BB" w:rsidRPr="000C178B">
            <w:t>обедитель уклонился от заключения договора.</w:t>
          </w:r>
        </w:p>
      </w:sdtContent>
    </w:sdt>
    <w:p w14:paraId="6730CE3D" w14:textId="77777777" w:rsidR="00B17350" w:rsidRDefault="00B17350" w:rsidP="00863567">
      <w:pPr>
        <w:pStyle w:val="113"/>
      </w:pPr>
      <w:r>
        <w:t>Заключение договора</w:t>
      </w:r>
    </w:p>
    <w:p w14:paraId="5664D93E" w14:textId="77777777"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14:paraId="75EF0C9E" w14:textId="77777777"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14:paraId="6EC3F538" w14:textId="77777777" w:rsidR="00782138" w:rsidRDefault="00782138" w:rsidP="00782138">
      <w:pPr>
        <w:pStyle w:val="111"/>
      </w:pPr>
      <w:r w:rsidRPr="00782138">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14:paraId="6EA34DDE" w14:textId="77777777" w:rsidR="009C591C" w:rsidRDefault="00BA23A0" w:rsidP="009C591C">
      <w:pPr>
        <w:pStyle w:val="111"/>
      </w:pPr>
      <w:r>
        <w:lastRenderedPageBreak/>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14:paraId="09EF267A" w14:textId="77777777" w:rsidR="003438C4" w:rsidRDefault="003438C4" w:rsidP="00890A01">
      <w:pPr>
        <w:pStyle w:val="111"/>
      </w:pPr>
      <w:r>
        <w:t>При заключении договора его цена не может превышать НМЦД.</w:t>
      </w:r>
    </w:p>
    <w:p w14:paraId="36A3CE4B" w14:textId="77777777" w:rsidR="00743B9E" w:rsidRDefault="00D4384F" w:rsidP="00890A01">
      <w:pPr>
        <w:pStyle w:val="111"/>
      </w:pPr>
      <w:r>
        <w:t>Проект</w:t>
      </w:r>
      <w:r w:rsidR="00743B9E">
        <w:t xml:space="preserve"> договора обязател</w:t>
      </w:r>
      <w:r w:rsidR="00F20B6A">
        <w:t>ен</w:t>
      </w:r>
      <w:r w:rsidR="00743B9E">
        <w:t xml:space="preserve"> как по существу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298E89FFEE384181BA2DD2FB0450FD9B"/>
        </w:placeholder>
        <w15:color w:val="00CCFF"/>
        <w:docPartList>
          <w:docPartGallery w:val="Quick Parts"/>
          <w:docPartCategory w:val="Документация о закупке: договоры"/>
        </w:docPartList>
      </w:sdtPr>
      <w:sdtEndPr/>
      <w:sdtContent>
        <w:p w14:paraId="452DE106" w14:textId="77777777" w:rsidR="00782138" w:rsidRDefault="00A441DD" w:rsidP="00F21E0E">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 и подписанный усиленной электронной подписью указанного лица.</w:t>
          </w:r>
        </w:p>
        <w:p w14:paraId="0C1E6B7D" w14:textId="77777777" w:rsidR="00173337" w:rsidRDefault="00782138" w:rsidP="00782138">
          <w:pPr>
            <w:pStyle w:val="111"/>
          </w:pPr>
          <w:r w:rsidRPr="00782138">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 </w:t>
          </w:r>
          <w:r w:rsidRPr="00782138">
            <w:rPr>
              <w:b/>
            </w:rPr>
            <w:t>7.12.7</w:t>
          </w:r>
          <w:r w:rsidRPr="00782138">
            <w:t xml:space="preserve"> срок отсчитывается после получения такого согласования (одобрения, утверждения).</w:t>
          </w:r>
        </w:p>
      </w:sdtContent>
    </w:sdt>
    <w:p w14:paraId="060E58C1" w14:textId="77777777" w:rsidR="00B02832" w:rsidRDefault="00B02832" w:rsidP="00B02832">
      <w:pPr>
        <w:pStyle w:val="111"/>
      </w:pPr>
      <w:r w:rsidRPr="00B02832">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p w14:paraId="3955F556" w14:textId="77777777" w:rsidR="003166F5" w:rsidRDefault="007D3ED1" w:rsidP="00F83D4A">
      <w:pPr>
        <w:pStyle w:val="111"/>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528E6BCF" w14:textId="77777777" w:rsidR="00747927" w:rsidRPr="00747927" w:rsidRDefault="00747927" w:rsidP="00747927">
      <w:pPr>
        <w:rPr>
          <w:lang w:eastAsia="ru-RU"/>
        </w:rPr>
      </w:pPr>
    </w:p>
    <w:p w14:paraId="4BC37675" w14:textId="77777777" w:rsidR="00747927" w:rsidRPr="00747927" w:rsidRDefault="00747927" w:rsidP="00747927">
      <w:pPr>
        <w:rPr>
          <w:lang w:eastAsia="ru-RU"/>
        </w:rPr>
      </w:pPr>
    </w:p>
    <w:p w14:paraId="4A90554C" w14:textId="77777777" w:rsidR="00747927" w:rsidRDefault="00747927" w:rsidP="00747927">
      <w:pPr>
        <w:rPr>
          <w:rFonts w:eastAsia="Times New Roman" w:cs="Arial"/>
          <w:color w:val="000000" w:themeColor="text1"/>
          <w:lang w:eastAsia="ru-RU"/>
        </w:rPr>
      </w:pPr>
    </w:p>
    <w:p w14:paraId="2D8AB95D" w14:textId="683BB736" w:rsidR="00747927" w:rsidRDefault="00747927" w:rsidP="00747927">
      <w:pPr>
        <w:tabs>
          <w:tab w:val="left" w:pos="7320"/>
        </w:tabs>
        <w:rPr>
          <w:rFonts w:eastAsia="Times New Roman" w:cs="Arial"/>
          <w:color w:val="000000" w:themeColor="text1"/>
          <w:lang w:eastAsia="ru-RU"/>
        </w:rPr>
      </w:pPr>
      <w:r>
        <w:rPr>
          <w:rFonts w:eastAsia="Times New Roman" w:cs="Arial"/>
          <w:color w:val="000000" w:themeColor="text1"/>
          <w:lang w:eastAsia="ru-RU"/>
        </w:rPr>
        <w:tab/>
      </w:r>
    </w:p>
    <w:p w14:paraId="6F6F9C62" w14:textId="2624AE34" w:rsidR="00747927" w:rsidRPr="00747927" w:rsidRDefault="00747927" w:rsidP="00747927">
      <w:pPr>
        <w:tabs>
          <w:tab w:val="left" w:pos="7320"/>
        </w:tabs>
        <w:rPr>
          <w:lang w:eastAsia="ru-RU"/>
        </w:rPr>
        <w:sectPr w:rsidR="00747927" w:rsidRPr="00747927" w:rsidSect="006D6DA8">
          <w:pgSz w:w="11906" w:h="16838"/>
          <w:pgMar w:top="851" w:right="1701" w:bottom="1418" w:left="1701" w:header="709" w:footer="709" w:gutter="0"/>
          <w:cols w:space="708"/>
          <w:docGrid w:linePitch="360"/>
        </w:sectPr>
      </w:pPr>
      <w:r>
        <w:rPr>
          <w:lang w:eastAsia="ru-RU"/>
        </w:rPr>
        <w:tab/>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3166F5" w14:paraId="55A08695" w14:textId="77777777" w:rsidTr="001C0A50">
        <w:tc>
          <w:tcPr>
            <w:tcW w:w="14270" w:type="dxa"/>
            <w:vAlign w:val="bottom"/>
          </w:tcPr>
          <w:p w14:paraId="27CF4541" w14:textId="77777777" w:rsidR="003166F5" w:rsidRDefault="003166F5" w:rsidP="001C0A50">
            <w:pPr>
              <w:pStyle w:val="111"/>
              <w:numPr>
                <w:ilvl w:val="0"/>
                <w:numId w:val="0"/>
              </w:numPr>
              <w:jc w:val="right"/>
            </w:pPr>
            <w:bookmarkStart w:id="23" w:name="_Hlk74636283"/>
            <w:r>
              <w:lastRenderedPageBreak/>
              <w:t xml:space="preserve">Приложение </w:t>
            </w:r>
          </w:p>
        </w:tc>
      </w:tr>
      <w:tr w:rsidR="003166F5" w14:paraId="6B8F7D5F" w14:textId="77777777" w:rsidTr="001C0A50">
        <w:tc>
          <w:tcPr>
            <w:tcW w:w="14270" w:type="dxa"/>
            <w:vAlign w:val="bottom"/>
          </w:tcPr>
          <w:p w14:paraId="0A57F645" w14:textId="7FFE4C2E" w:rsidR="003166F5" w:rsidRPr="00D10358" w:rsidRDefault="009916FD" w:rsidP="001C0A50">
            <w:pPr>
              <w:pStyle w:val="1"/>
              <w:jc w:val="left"/>
            </w:pPr>
            <w:bookmarkStart w:id="24" w:name="_Toc74635815"/>
            <w:bookmarkStart w:id="25" w:name="_Toc143602467"/>
            <w:r>
              <w:t>8.</w:t>
            </w:r>
            <w:r w:rsidR="003166F5">
              <w:t>Критерии оценки заявок</w:t>
            </w:r>
            <w:bookmarkEnd w:id="24"/>
            <w:bookmarkEnd w:id="25"/>
          </w:p>
        </w:tc>
      </w:tr>
    </w:tbl>
    <w:p w14:paraId="7AC98A36" w14:textId="77777777" w:rsidR="003166F5" w:rsidRDefault="003166F5" w:rsidP="003166F5">
      <w:pPr>
        <w:pStyle w:val="111"/>
        <w:numPr>
          <w:ilvl w:val="0"/>
          <w:numId w:val="0"/>
        </w:numPr>
        <w:rPr>
          <w:lang w:val="en-US"/>
        </w:rPr>
      </w:pPr>
    </w:p>
    <w:tbl>
      <w:tblPr>
        <w:tblStyle w:val="affff9"/>
        <w:tblW w:w="15620" w:type="dxa"/>
        <w:tblInd w:w="-1001" w:type="dxa"/>
        <w:tblLayout w:type="fixed"/>
        <w:tblLook w:val="04A0" w:firstRow="1" w:lastRow="0" w:firstColumn="1" w:lastColumn="0" w:noHBand="0" w:noVBand="1"/>
      </w:tblPr>
      <w:tblGrid>
        <w:gridCol w:w="426"/>
        <w:gridCol w:w="1871"/>
        <w:gridCol w:w="4538"/>
        <w:gridCol w:w="2125"/>
        <w:gridCol w:w="1842"/>
        <w:gridCol w:w="3968"/>
        <w:gridCol w:w="850"/>
      </w:tblGrid>
      <w:tr w:rsidR="001F6AD1" w:rsidRPr="00747927" w14:paraId="1E3794BD" w14:textId="77777777" w:rsidTr="001F6AD1">
        <w:tc>
          <w:tcPr>
            <w:tcW w:w="426" w:type="dxa"/>
            <w:vAlign w:val="center"/>
          </w:tcPr>
          <w:p w14:paraId="20C83E9E" w14:textId="77777777" w:rsidR="001F6AD1" w:rsidRPr="00747927" w:rsidRDefault="001F6AD1" w:rsidP="00286809">
            <w:pPr>
              <w:pStyle w:val="111"/>
              <w:numPr>
                <w:ilvl w:val="0"/>
                <w:numId w:val="0"/>
              </w:numPr>
              <w:jc w:val="center"/>
              <w:rPr>
                <w:rFonts w:ascii="Times New Roman" w:hAnsi="Times New Roman" w:cs="Times New Roman"/>
                <w:sz w:val="22"/>
                <w:szCs w:val="22"/>
              </w:rPr>
            </w:pPr>
            <w:bookmarkStart w:id="26" w:name="_Hlk159407180"/>
            <w:r w:rsidRPr="00747927">
              <w:rPr>
                <w:rFonts w:ascii="Times New Roman" w:hAnsi="Times New Roman" w:cs="Times New Roman"/>
                <w:sz w:val="22"/>
                <w:szCs w:val="22"/>
              </w:rPr>
              <w:t>№</w:t>
            </w:r>
          </w:p>
        </w:tc>
        <w:tc>
          <w:tcPr>
            <w:tcW w:w="1871" w:type="dxa"/>
            <w:vAlign w:val="center"/>
          </w:tcPr>
          <w:p w14:paraId="3D16F6C2"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Критерии</w:t>
            </w:r>
          </w:p>
        </w:tc>
        <w:tc>
          <w:tcPr>
            <w:tcW w:w="4538" w:type="dxa"/>
            <w:vAlign w:val="center"/>
          </w:tcPr>
          <w:p w14:paraId="350555A1"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Предмет оценки</w:t>
            </w:r>
          </w:p>
        </w:tc>
        <w:tc>
          <w:tcPr>
            <w:tcW w:w="2125" w:type="dxa"/>
            <w:vAlign w:val="center"/>
          </w:tcPr>
          <w:p w14:paraId="28B2E392"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Предельный показатель</w:t>
            </w:r>
          </w:p>
        </w:tc>
        <w:tc>
          <w:tcPr>
            <w:tcW w:w="1842" w:type="dxa"/>
            <w:vAlign w:val="center"/>
          </w:tcPr>
          <w:p w14:paraId="71D128F5"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Предпочтительный показатель</w:t>
            </w:r>
          </w:p>
        </w:tc>
        <w:tc>
          <w:tcPr>
            <w:tcW w:w="3968" w:type="dxa"/>
            <w:vAlign w:val="center"/>
          </w:tcPr>
          <w:p w14:paraId="001D45CE"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Порядок оценки</w:t>
            </w:r>
          </w:p>
        </w:tc>
        <w:tc>
          <w:tcPr>
            <w:tcW w:w="850" w:type="dxa"/>
            <w:vAlign w:val="center"/>
          </w:tcPr>
          <w:p w14:paraId="7E0B9A9E"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Вес критерия</w:t>
            </w:r>
          </w:p>
        </w:tc>
      </w:tr>
      <w:tr w:rsidR="001F6AD1" w:rsidRPr="00747927" w14:paraId="05F63D3C" w14:textId="77777777" w:rsidTr="001F6AD1">
        <w:tc>
          <w:tcPr>
            <w:tcW w:w="426" w:type="dxa"/>
          </w:tcPr>
          <w:p w14:paraId="5551E9C1" w14:textId="77777777" w:rsidR="001F6AD1" w:rsidRPr="00747927" w:rsidRDefault="001F6AD1" w:rsidP="001F6AD1">
            <w:pPr>
              <w:pStyle w:val="111"/>
              <w:numPr>
                <w:ilvl w:val="0"/>
                <w:numId w:val="19"/>
              </w:numPr>
              <w:ind w:left="0" w:firstLine="0"/>
              <w:rPr>
                <w:rFonts w:ascii="Times New Roman" w:hAnsi="Times New Roman" w:cs="Times New Roman"/>
                <w:sz w:val="22"/>
                <w:szCs w:val="22"/>
              </w:rPr>
            </w:pPr>
          </w:p>
        </w:tc>
        <w:tc>
          <w:tcPr>
            <w:tcW w:w="1871" w:type="dxa"/>
          </w:tcPr>
          <w:p w14:paraId="42817BD0" w14:textId="5A574C90" w:rsidR="001F6AD1" w:rsidRPr="00747927" w:rsidRDefault="001F6AD1"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fldChar w:fldCharType="begin"/>
            </w:r>
            <w:r w:rsidRPr="00747927">
              <w:rPr>
                <w:rFonts w:ascii="Times New Roman" w:hAnsi="Times New Roman" w:cs="Times New Roman"/>
                <w:noProof/>
                <w:sz w:val="22"/>
                <w:szCs w:val="22"/>
                <w:lang w:val="en-US"/>
              </w:rPr>
              <w:instrText xml:space="preserve"> MERGEFIELD "Критерий_цена_договора" </w:instrText>
            </w:r>
            <w:r w:rsidRPr="00747927">
              <w:rPr>
                <w:rFonts w:ascii="Times New Roman" w:hAnsi="Times New Roman" w:cs="Times New Roman"/>
                <w:noProof/>
                <w:sz w:val="22"/>
                <w:szCs w:val="22"/>
                <w:lang w:val="en-US"/>
              </w:rPr>
              <w:fldChar w:fldCharType="separate"/>
            </w:r>
            <w:r w:rsidR="0003406A" w:rsidRPr="00747927">
              <w:rPr>
                <w:rFonts w:ascii="Times New Roman" w:hAnsi="Times New Roman" w:cs="Times New Roman"/>
                <w:noProof/>
                <w:sz w:val="22"/>
                <w:szCs w:val="22"/>
                <w:lang w:val="en-US"/>
              </w:rPr>
              <w:t>цена_договора</w:t>
            </w:r>
            <w:r w:rsidRPr="00747927">
              <w:rPr>
                <w:rFonts w:ascii="Times New Roman" w:hAnsi="Times New Roman" w:cs="Times New Roman"/>
                <w:noProof/>
                <w:sz w:val="22"/>
                <w:szCs w:val="22"/>
                <w:lang w:val="en-US"/>
              </w:rPr>
              <w:fldChar w:fldCharType="end"/>
            </w:r>
          </w:p>
        </w:tc>
        <w:tc>
          <w:tcPr>
            <w:tcW w:w="4538" w:type="dxa"/>
          </w:tcPr>
          <w:p w14:paraId="7C77A736" w14:textId="5A950C58" w:rsidR="001F6AD1" w:rsidRPr="00747927" w:rsidRDefault="00551A6B"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t>Предлагаемая цена договора</w:t>
            </w:r>
          </w:p>
        </w:tc>
        <w:tc>
          <w:tcPr>
            <w:tcW w:w="2125" w:type="dxa"/>
          </w:tcPr>
          <w:p w14:paraId="1556BBDB" w14:textId="03610BA3" w:rsidR="001F6AD1" w:rsidRPr="00747927" w:rsidRDefault="00084516"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t>Меньше или равная НМЦД</w:t>
            </w:r>
          </w:p>
        </w:tc>
        <w:tc>
          <w:tcPr>
            <w:tcW w:w="1842" w:type="dxa"/>
          </w:tcPr>
          <w:p w14:paraId="3B717023" w14:textId="1BE1185F" w:rsidR="001F6AD1" w:rsidRPr="00747927" w:rsidRDefault="00084516"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t>Минимальное ценовое предложение</w:t>
            </w:r>
          </w:p>
        </w:tc>
        <w:tc>
          <w:tcPr>
            <w:tcW w:w="3968" w:type="dxa"/>
          </w:tcPr>
          <w:p w14:paraId="1601D71C" w14:textId="77777777" w:rsidR="00084516" w:rsidRPr="00747927" w:rsidRDefault="00084516" w:rsidP="00084516">
            <w:pPr>
              <w:rPr>
                <w:rFonts w:ascii="Times New Roman" w:hAnsi="Times New Roman" w:cs="Times New Roman"/>
                <w:color w:val="000000"/>
                <w:sz w:val="22"/>
                <w:szCs w:val="22"/>
              </w:rPr>
            </w:pPr>
            <w:r w:rsidRPr="00747927">
              <w:rPr>
                <w:rFonts w:ascii="Times New Roman" w:hAnsi="Times New Roman" w:cs="Times New Roman"/>
                <w:color w:val="000000"/>
                <w:sz w:val="22"/>
                <w:szCs w:val="22"/>
              </w:rPr>
              <w:t>Rc = Wc * ((Lc - Oc) / (Lc - Tc)), где</w:t>
            </w:r>
            <w:r w:rsidRPr="00747927">
              <w:rPr>
                <w:rFonts w:ascii="Times New Roman" w:hAnsi="Times New Roman" w:cs="Times New Roman"/>
                <w:color w:val="000000"/>
                <w:sz w:val="22"/>
                <w:szCs w:val="22"/>
              </w:rPr>
              <w:br/>
              <w:t>Rс — рейтинг Заявки относительно Критерия оценки,</w:t>
            </w:r>
            <w:r w:rsidRPr="00747927">
              <w:rPr>
                <w:rFonts w:ascii="Times New Roman" w:hAnsi="Times New Roman" w:cs="Times New Roman"/>
                <w:color w:val="000000"/>
                <w:sz w:val="22"/>
                <w:szCs w:val="22"/>
              </w:rPr>
              <w:br/>
              <w:t>Wс — вес Критерия оценки,</w:t>
            </w:r>
            <w:r w:rsidRPr="00747927">
              <w:rPr>
                <w:rFonts w:ascii="Times New Roman" w:hAnsi="Times New Roman" w:cs="Times New Roman"/>
                <w:color w:val="000000"/>
                <w:sz w:val="22"/>
                <w:szCs w:val="22"/>
              </w:rPr>
              <w:br/>
              <w:t>Lc — предельное оцениваемое предложение Критерия оценки,</w:t>
            </w:r>
            <w:r w:rsidRPr="00747927">
              <w:rPr>
                <w:rFonts w:ascii="Times New Roman" w:hAnsi="Times New Roman" w:cs="Times New Roman"/>
                <w:color w:val="000000"/>
                <w:sz w:val="22"/>
                <w:szCs w:val="22"/>
              </w:rPr>
              <w:br/>
              <w:t>Oс — оцениваемое предложение Участника закупки,</w:t>
            </w:r>
            <w:r w:rsidRPr="00747927">
              <w:rPr>
                <w:rFonts w:ascii="Times New Roman" w:hAnsi="Times New Roman" w:cs="Times New Roman"/>
                <w:color w:val="000000"/>
                <w:sz w:val="22"/>
                <w:szCs w:val="22"/>
              </w:rPr>
              <w:br/>
              <w:t>Tс — предпочитаемое (целевое) предложение Критерия оценки.</w:t>
            </w:r>
          </w:p>
          <w:p w14:paraId="09E7D5AC" w14:textId="7CE6EF4B" w:rsidR="001F6AD1" w:rsidRPr="00747927" w:rsidRDefault="001F6AD1" w:rsidP="00286809">
            <w:pPr>
              <w:pStyle w:val="af4"/>
              <w:rPr>
                <w:rFonts w:ascii="Times New Roman" w:hAnsi="Times New Roman" w:cs="Times New Roman"/>
                <w:noProof/>
                <w:sz w:val="22"/>
                <w:szCs w:val="22"/>
              </w:rPr>
            </w:pPr>
          </w:p>
        </w:tc>
        <w:tc>
          <w:tcPr>
            <w:tcW w:w="850" w:type="dxa"/>
          </w:tcPr>
          <w:p w14:paraId="1DFCCAA1" w14:textId="4387E4B1" w:rsidR="001F6AD1" w:rsidRPr="00747927" w:rsidRDefault="00551A6B"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85</w:t>
            </w:r>
          </w:p>
        </w:tc>
      </w:tr>
      <w:tr w:rsidR="001F6AD1" w:rsidRPr="00747927" w14:paraId="3D6ADC24" w14:textId="77777777" w:rsidTr="001F6AD1">
        <w:tc>
          <w:tcPr>
            <w:tcW w:w="426" w:type="dxa"/>
          </w:tcPr>
          <w:p w14:paraId="2AD3209A" w14:textId="77777777" w:rsidR="001F6AD1" w:rsidRPr="00747927" w:rsidRDefault="001F6AD1" w:rsidP="001F6AD1">
            <w:pPr>
              <w:pStyle w:val="111"/>
              <w:numPr>
                <w:ilvl w:val="0"/>
                <w:numId w:val="19"/>
              </w:numPr>
              <w:ind w:left="0" w:firstLine="0"/>
              <w:rPr>
                <w:rFonts w:ascii="Times New Roman" w:hAnsi="Times New Roman" w:cs="Times New Roman"/>
                <w:sz w:val="22"/>
                <w:szCs w:val="22"/>
              </w:rPr>
            </w:pPr>
          </w:p>
        </w:tc>
        <w:tc>
          <w:tcPr>
            <w:tcW w:w="1871" w:type="dxa"/>
          </w:tcPr>
          <w:p w14:paraId="0096731D" w14:textId="125FAEAF" w:rsidR="001F6AD1" w:rsidRPr="00747927" w:rsidRDefault="00CA58CF"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 xml:space="preserve"> Опыт частичный</w:t>
            </w:r>
          </w:p>
        </w:tc>
        <w:tc>
          <w:tcPr>
            <w:tcW w:w="4538" w:type="dxa"/>
          </w:tcPr>
          <w:p w14:paraId="5371085B" w14:textId="49CA997D" w:rsidR="00551A6B" w:rsidRPr="00747927" w:rsidRDefault="00551A6B" w:rsidP="00551A6B">
            <w:pPr>
              <w:rPr>
                <w:rFonts w:ascii="Times New Roman" w:hAnsi="Times New Roman" w:cs="Times New Roman"/>
                <w:color w:val="000000"/>
                <w:sz w:val="22"/>
                <w:szCs w:val="22"/>
              </w:rPr>
            </w:pPr>
            <w:r w:rsidRPr="00747927">
              <w:rPr>
                <w:rFonts w:ascii="Times New Roman" w:hAnsi="Times New Roman" w:cs="Times New Roman"/>
                <w:color w:val="000000"/>
                <w:sz w:val="22"/>
                <w:szCs w:val="22"/>
              </w:rPr>
              <w:t xml:space="preserve">Количество </w:t>
            </w:r>
            <w:r w:rsidR="002A406D">
              <w:rPr>
                <w:rFonts w:ascii="Times New Roman" w:hAnsi="Times New Roman" w:cs="Times New Roman"/>
                <w:color w:val="000000"/>
                <w:sz w:val="22"/>
                <w:szCs w:val="22"/>
              </w:rPr>
              <w:t>надле</w:t>
            </w:r>
            <w:r w:rsidRPr="00747927">
              <w:rPr>
                <w:rFonts w:ascii="Times New Roman" w:hAnsi="Times New Roman" w:cs="Times New Roman"/>
                <w:color w:val="000000"/>
                <w:sz w:val="22"/>
                <w:szCs w:val="22"/>
              </w:rPr>
              <w:t>жаще</w:t>
            </w:r>
            <w:r w:rsidR="002A406D">
              <w:rPr>
                <w:rFonts w:ascii="Times New Roman" w:hAnsi="Times New Roman" w:cs="Times New Roman"/>
                <w:color w:val="000000"/>
                <w:sz w:val="22"/>
                <w:szCs w:val="22"/>
              </w:rPr>
              <w:t xml:space="preserve"> </w:t>
            </w:r>
            <w:r w:rsidRPr="00747927">
              <w:rPr>
                <w:rFonts w:ascii="Times New Roman" w:hAnsi="Times New Roman" w:cs="Times New Roman"/>
                <w:color w:val="000000"/>
                <w:sz w:val="22"/>
                <w:szCs w:val="22"/>
              </w:rPr>
              <w:t xml:space="preserve"> исполненных </w:t>
            </w:r>
            <w:r w:rsidR="001225F9">
              <w:rPr>
                <w:rFonts w:ascii="Times New Roman" w:hAnsi="Times New Roman" w:cs="Times New Roman"/>
                <w:color w:val="000000"/>
                <w:sz w:val="22"/>
                <w:szCs w:val="22"/>
              </w:rPr>
              <w:t xml:space="preserve">договоров по меньшей мере  в части половины этапов </w:t>
            </w:r>
            <w:r w:rsidRPr="00747927">
              <w:rPr>
                <w:rFonts w:ascii="Times New Roman" w:hAnsi="Times New Roman" w:cs="Times New Roman"/>
                <w:color w:val="000000"/>
                <w:sz w:val="22"/>
                <w:szCs w:val="22"/>
              </w:rPr>
              <w:t>согласно критерия аналогичности за последние 36 месяцев до дня размещения закупки</w:t>
            </w:r>
          </w:p>
          <w:p w14:paraId="26CAD7BC" w14:textId="36C25176" w:rsidR="001F6AD1" w:rsidRPr="00747927" w:rsidRDefault="001F6AD1" w:rsidP="00286809">
            <w:pPr>
              <w:pStyle w:val="af4"/>
              <w:rPr>
                <w:rFonts w:ascii="Times New Roman" w:hAnsi="Times New Roman" w:cs="Times New Roman"/>
                <w:noProof/>
                <w:sz w:val="22"/>
                <w:szCs w:val="22"/>
              </w:rPr>
            </w:pPr>
          </w:p>
        </w:tc>
        <w:tc>
          <w:tcPr>
            <w:tcW w:w="2125" w:type="dxa"/>
          </w:tcPr>
          <w:p w14:paraId="4EC3039D" w14:textId="5C3239F3" w:rsidR="001F6AD1" w:rsidRPr="00747927" w:rsidRDefault="00535C16" w:rsidP="00286809">
            <w:pPr>
              <w:pStyle w:val="af4"/>
              <w:rPr>
                <w:rFonts w:ascii="Times New Roman" w:hAnsi="Times New Roman" w:cs="Times New Roman"/>
                <w:noProof/>
                <w:sz w:val="22"/>
                <w:szCs w:val="22"/>
              </w:rPr>
            </w:pPr>
            <w:r>
              <w:rPr>
                <w:rFonts w:ascii="Times New Roman" w:hAnsi="Times New Roman" w:cs="Times New Roman"/>
                <w:noProof/>
                <w:sz w:val="22"/>
                <w:szCs w:val="22"/>
              </w:rPr>
              <w:t>1</w:t>
            </w:r>
          </w:p>
        </w:tc>
        <w:tc>
          <w:tcPr>
            <w:tcW w:w="1842" w:type="dxa"/>
          </w:tcPr>
          <w:p w14:paraId="2A6E8BD8" w14:textId="7669AF42" w:rsidR="001F6AD1" w:rsidRPr="00747927" w:rsidRDefault="00551A6B"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2</w:t>
            </w:r>
          </w:p>
        </w:tc>
        <w:tc>
          <w:tcPr>
            <w:tcW w:w="3968" w:type="dxa"/>
          </w:tcPr>
          <w:p w14:paraId="6DF7AB8B" w14:textId="622122A7" w:rsidR="001F6AD1" w:rsidRPr="00747927" w:rsidRDefault="00084516" w:rsidP="00747927">
            <w:pPr>
              <w:rPr>
                <w:rFonts w:ascii="Times New Roman" w:hAnsi="Times New Roman" w:cs="Times New Roman"/>
                <w:noProof/>
                <w:sz w:val="22"/>
                <w:szCs w:val="22"/>
              </w:rPr>
            </w:pPr>
            <w:r w:rsidRPr="00747927">
              <w:rPr>
                <w:rFonts w:ascii="Times New Roman" w:hAnsi="Times New Roman" w:cs="Times New Roman"/>
                <w:color w:val="000000"/>
                <w:sz w:val="22"/>
                <w:szCs w:val="22"/>
              </w:rPr>
              <w:t>Rc = Wc * ((Lc - Oc) / (Lc - Tc)), где</w:t>
            </w:r>
            <w:r w:rsidRPr="00747927">
              <w:rPr>
                <w:rFonts w:ascii="Times New Roman" w:hAnsi="Times New Roman" w:cs="Times New Roman"/>
                <w:color w:val="000000"/>
                <w:sz w:val="22"/>
                <w:szCs w:val="22"/>
              </w:rPr>
              <w:br/>
              <w:t>Rс — рейтинг Заявки относительно Критерия оценки,</w:t>
            </w:r>
            <w:r w:rsidRPr="00747927">
              <w:rPr>
                <w:rFonts w:ascii="Times New Roman" w:hAnsi="Times New Roman" w:cs="Times New Roman"/>
                <w:color w:val="000000"/>
                <w:sz w:val="22"/>
                <w:szCs w:val="22"/>
              </w:rPr>
              <w:br/>
              <w:t>Wс — вес Критерия оценки,</w:t>
            </w:r>
            <w:r w:rsidRPr="00747927">
              <w:rPr>
                <w:rFonts w:ascii="Times New Roman" w:hAnsi="Times New Roman" w:cs="Times New Roman"/>
                <w:color w:val="000000"/>
                <w:sz w:val="22"/>
                <w:szCs w:val="22"/>
              </w:rPr>
              <w:br/>
              <w:t>Lc — предельное оцениваемое предложение Критерия оценки,</w:t>
            </w:r>
            <w:r w:rsidRPr="00747927">
              <w:rPr>
                <w:rFonts w:ascii="Times New Roman" w:hAnsi="Times New Roman" w:cs="Times New Roman"/>
                <w:color w:val="000000"/>
                <w:sz w:val="22"/>
                <w:szCs w:val="22"/>
              </w:rPr>
              <w:br/>
              <w:t>Oс — оцениваемое предложение Участника закупки,</w:t>
            </w:r>
            <w:r w:rsidRPr="00747927">
              <w:rPr>
                <w:rFonts w:ascii="Times New Roman" w:hAnsi="Times New Roman" w:cs="Times New Roman"/>
                <w:color w:val="000000"/>
                <w:sz w:val="22"/>
                <w:szCs w:val="22"/>
              </w:rPr>
              <w:br/>
              <w:t>Tс — предпочитаемое (целевое) предложение Критерия оценки.</w:t>
            </w:r>
          </w:p>
        </w:tc>
        <w:tc>
          <w:tcPr>
            <w:tcW w:w="850" w:type="dxa"/>
          </w:tcPr>
          <w:p w14:paraId="517CD7AD" w14:textId="1D7A3E8D" w:rsidR="001F6AD1" w:rsidRPr="00747927" w:rsidRDefault="00863E4F" w:rsidP="00286809">
            <w:pPr>
              <w:pStyle w:val="af4"/>
              <w:rPr>
                <w:rFonts w:ascii="Times New Roman" w:hAnsi="Times New Roman" w:cs="Times New Roman"/>
                <w:noProof/>
                <w:sz w:val="22"/>
                <w:szCs w:val="22"/>
              </w:rPr>
            </w:pPr>
            <w:r>
              <w:rPr>
                <w:rFonts w:ascii="Times New Roman" w:hAnsi="Times New Roman" w:cs="Times New Roman"/>
                <w:noProof/>
                <w:sz w:val="22"/>
                <w:szCs w:val="22"/>
              </w:rPr>
              <w:t>6</w:t>
            </w:r>
            <w:r w:rsidR="00D61B0A">
              <w:rPr>
                <w:rFonts w:ascii="Times New Roman" w:hAnsi="Times New Roman" w:cs="Times New Roman"/>
                <w:noProof/>
                <w:sz w:val="22"/>
                <w:szCs w:val="22"/>
              </w:rPr>
              <w:t>,</w:t>
            </w:r>
            <w:r>
              <w:rPr>
                <w:rFonts w:ascii="Times New Roman" w:hAnsi="Times New Roman" w:cs="Times New Roman"/>
                <w:noProof/>
                <w:sz w:val="22"/>
                <w:szCs w:val="22"/>
              </w:rPr>
              <w:t>0</w:t>
            </w:r>
          </w:p>
        </w:tc>
      </w:tr>
      <w:tr w:rsidR="00CA58CF" w:rsidRPr="00747927" w14:paraId="54ECA336" w14:textId="77777777" w:rsidTr="001F6AD1">
        <w:tc>
          <w:tcPr>
            <w:tcW w:w="426" w:type="dxa"/>
          </w:tcPr>
          <w:p w14:paraId="18408D5A" w14:textId="77777777" w:rsidR="00CA58CF" w:rsidRPr="00747927" w:rsidRDefault="00CA58CF" w:rsidP="001F6AD1">
            <w:pPr>
              <w:pStyle w:val="111"/>
              <w:numPr>
                <w:ilvl w:val="0"/>
                <w:numId w:val="19"/>
              </w:numPr>
              <w:ind w:left="0" w:firstLine="0"/>
              <w:rPr>
                <w:rFonts w:ascii="Times New Roman" w:hAnsi="Times New Roman" w:cs="Times New Roman"/>
                <w:sz w:val="22"/>
                <w:szCs w:val="22"/>
              </w:rPr>
            </w:pPr>
          </w:p>
        </w:tc>
        <w:tc>
          <w:tcPr>
            <w:tcW w:w="1871" w:type="dxa"/>
          </w:tcPr>
          <w:p w14:paraId="7F7B6858" w14:textId="7EE1B708" w:rsidR="00CA58CF" w:rsidRPr="00747927" w:rsidRDefault="00747927"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Деловая репутация</w:t>
            </w:r>
          </w:p>
        </w:tc>
        <w:tc>
          <w:tcPr>
            <w:tcW w:w="4538" w:type="dxa"/>
          </w:tcPr>
          <w:p w14:paraId="47B303FC" w14:textId="77777777" w:rsidR="005563B5" w:rsidRDefault="005563B5" w:rsidP="005563B5">
            <w:pPr>
              <w:rPr>
                <w:rFonts w:ascii="Calibri" w:hAnsi="Calibri" w:cs="Calibri"/>
                <w:color w:val="000000"/>
                <w:sz w:val="22"/>
                <w:szCs w:val="22"/>
              </w:rPr>
            </w:pPr>
            <w:r>
              <w:rPr>
                <w:rFonts w:ascii="Calibri" w:hAnsi="Calibri" w:cs="Calibri"/>
                <w:color w:val="000000"/>
                <w:sz w:val="22"/>
                <w:szCs w:val="22"/>
              </w:rPr>
              <w:t>Оценивается отсутствие отрицательных отзывов, претензий заказчиков по аналогичным договорам и критерию аналогичности</w:t>
            </w:r>
          </w:p>
          <w:p w14:paraId="3C5EF014" w14:textId="77777777" w:rsidR="00CA58CF" w:rsidRPr="00747927" w:rsidRDefault="00CA58CF" w:rsidP="00551A6B">
            <w:pPr>
              <w:rPr>
                <w:rFonts w:ascii="Times New Roman" w:hAnsi="Times New Roman" w:cs="Times New Roman"/>
                <w:color w:val="000000"/>
                <w:sz w:val="22"/>
                <w:szCs w:val="22"/>
              </w:rPr>
            </w:pPr>
          </w:p>
        </w:tc>
        <w:tc>
          <w:tcPr>
            <w:tcW w:w="2125" w:type="dxa"/>
          </w:tcPr>
          <w:p w14:paraId="212D0FB3" w14:textId="352FFEE0" w:rsidR="00CA58CF" w:rsidRPr="00747927" w:rsidRDefault="00661638" w:rsidP="00286809">
            <w:pPr>
              <w:pStyle w:val="af4"/>
              <w:rPr>
                <w:rFonts w:ascii="Times New Roman" w:hAnsi="Times New Roman" w:cs="Times New Roman"/>
                <w:noProof/>
                <w:sz w:val="22"/>
                <w:szCs w:val="22"/>
              </w:rPr>
            </w:pPr>
            <w:r>
              <w:rPr>
                <w:rFonts w:ascii="Times New Roman" w:hAnsi="Times New Roman" w:cs="Times New Roman"/>
                <w:noProof/>
                <w:sz w:val="22"/>
                <w:szCs w:val="22"/>
              </w:rPr>
              <w:t>Отсутствие</w:t>
            </w:r>
            <w:r w:rsidR="00831E9D">
              <w:rPr>
                <w:rFonts w:ascii="Times New Roman" w:hAnsi="Times New Roman" w:cs="Times New Roman"/>
                <w:noProof/>
                <w:sz w:val="22"/>
                <w:szCs w:val="22"/>
              </w:rPr>
              <w:t xml:space="preserve"> (1)</w:t>
            </w:r>
          </w:p>
        </w:tc>
        <w:tc>
          <w:tcPr>
            <w:tcW w:w="1842" w:type="dxa"/>
          </w:tcPr>
          <w:p w14:paraId="58C01719" w14:textId="1E7F7784" w:rsidR="00CA58CF" w:rsidRPr="00747927" w:rsidRDefault="00661638" w:rsidP="00286809">
            <w:pPr>
              <w:pStyle w:val="af4"/>
              <w:rPr>
                <w:rFonts w:ascii="Times New Roman" w:hAnsi="Times New Roman" w:cs="Times New Roman"/>
                <w:noProof/>
                <w:sz w:val="22"/>
                <w:szCs w:val="22"/>
              </w:rPr>
            </w:pPr>
            <w:r>
              <w:rPr>
                <w:rFonts w:ascii="Times New Roman" w:hAnsi="Times New Roman" w:cs="Times New Roman"/>
                <w:noProof/>
                <w:sz w:val="22"/>
                <w:szCs w:val="22"/>
              </w:rPr>
              <w:t>Наличие</w:t>
            </w:r>
            <w:r w:rsidR="00831E9D">
              <w:rPr>
                <w:rFonts w:ascii="Times New Roman" w:hAnsi="Times New Roman" w:cs="Times New Roman"/>
                <w:noProof/>
                <w:sz w:val="22"/>
                <w:szCs w:val="22"/>
              </w:rPr>
              <w:t xml:space="preserve"> (0)</w:t>
            </w:r>
          </w:p>
        </w:tc>
        <w:tc>
          <w:tcPr>
            <w:tcW w:w="3968" w:type="dxa"/>
          </w:tcPr>
          <w:p w14:paraId="42D70C71" w14:textId="77777777" w:rsidR="00A25DEB" w:rsidRDefault="00A25DEB" w:rsidP="00A25DEB">
            <w:pPr>
              <w:rPr>
                <w:rFonts w:ascii="Calibri" w:hAnsi="Calibri" w:cs="Calibri"/>
                <w:color w:val="000000"/>
                <w:sz w:val="22"/>
                <w:szCs w:val="22"/>
              </w:rPr>
            </w:pPr>
            <w:r>
              <w:rPr>
                <w:rFonts w:ascii="Calibri" w:hAnsi="Calibri" w:cs="Calibri"/>
                <w:color w:val="000000"/>
                <w:sz w:val="22"/>
                <w:szCs w:val="22"/>
              </w:rPr>
              <w:t>Rc = Wc * ((Lc - Oc) / (Lc - Tc)), где</w:t>
            </w:r>
            <w:r>
              <w:rPr>
                <w:rFonts w:ascii="Calibri" w:hAnsi="Calibri" w:cs="Calibri"/>
                <w:color w:val="000000"/>
                <w:sz w:val="22"/>
                <w:szCs w:val="22"/>
              </w:rPr>
              <w:br/>
              <w:t>Rс — рейтинг Заявки относительно Критерия оценки,</w:t>
            </w:r>
            <w:r>
              <w:rPr>
                <w:rFonts w:ascii="Calibri" w:hAnsi="Calibri" w:cs="Calibri"/>
                <w:color w:val="000000"/>
                <w:sz w:val="22"/>
                <w:szCs w:val="22"/>
              </w:rPr>
              <w:br/>
              <w:t>Wс — вес Критерия оценки,</w:t>
            </w:r>
            <w:r>
              <w:rPr>
                <w:rFonts w:ascii="Calibri" w:hAnsi="Calibri" w:cs="Calibri"/>
                <w:color w:val="000000"/>
                <w:sz w:val="22"/>
                <w:szCs w:val="22"/>
              </w:rPr>
              <w:br/>
              <w:t>Lc — предельное оцениваемое предложение Критерия оценки,</w:t>
            </w:r>
            <w:r>
              <w:rPr>
                <w:rFonts w:ascii="Calibri" w:hAnsi="Calibri" w:cs="Calibri"/>
                <w:color w:val="000000"/>
                <w:sz w:val="22"/>
                <w:szCs w:val="22"/>
              </w:rPr>
              <w:br/>
              <w:t xml:space="preserve">Oс — оцениваемое предложение </w:t>
            </w:r>
            <w:r>
              <w:rPr>
                <w:rFonts w:ascii="Calibri" w:hAnsi="Calibri" w:cs="Calibri"/>
                <w:color w:val="000000"/>
                <w:sz w:val="22"/>
                <w:szCs w:val="22"/>
              </w:rPr>
              <w:lastRenderedPageBreak/>
              <w:t>Участника закупки,</w:t>
            </w:r>
            <w:r>
              <w:rPr>
                <w:rFonts w:ascii="Calibri" w:hAnsi="Calibri" w:cs="Calibri"/>
                <w:color w:val="000000"/>
                <w:sz w:val="22"/>
                <w:szCs w:val="22"/>
              </w:rPr>
              <w:br/>
              <w:t>Tс — предпочитаемое (целевое) предложение Критерия оценки.</w:t>
            </w:r>
          </w:p>
          <w:p w14:paraId="5C430873" w14:textId="77777777" w:rsidR="00CA58CF" w:rsidRPr="00747927" w:rsidRDefault="00CA58CF" w:rsidP="00084516">
            <w:pPr>
              <w:rPr>
                <w:rFonts w:ascii="Times New Roman" w:hAnsi="Times New Roman" w:cs="Times New Roman"/>
                <w:color w:val="000000"/>
                <w:sz w:val="22"/>
                <w:szCs w:val="22"/>
              </w:rPr>
            </w:pPr>
          </w:p>
        </w:tc>
        <w:tc>
          <w:tcPr>
            <w:tcW w:w="850" w:type="dxa"/>
          </w:tcPr>
          <w:p w14:paraId="12A812F9" w14:textId="645DA96E" w:rsidR="00CA58CF" w:rsidRPr="00747927" w:rsidRDefault="00CA58CF"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lastRenderedPageBreak/>
              <w:t>2,5</w:t>
            </w:r>
          </w:p>
        </w:tc>
      </w:tr>
      <w:tr w:rsidR="00D77B47" w:rsidRPr="00747927" w14:paraId="6FDEB8AF" w14:textId="77777777" w:rsidTr="001F6AD1">
        <w:tc>
          <w:tcPr>
            <w:tcW w:w="426" w:type="dxa"/>
          </w:tcPr>
          <w:p w14:paraId="2259142D" w14:textId="77777777" w:rsidR="00D77B47" w:rsidRPr="00747927" w:rsidRDefault="00D77B47" w:rsidP="001F6AD1">
            <w:pPr>
              <w:pStyle w:val="111"/>
              <w:numPr>
                <w:ilvl w:val="0"/>
                <w:numId w:val="19"/>
              </w:numPr>
              <w:ind w:left="0" w:firstLine="0"/>
              <w:rPr>
                <w:rFonts w:ascii="Times New Roman" w:hAnsi="Times New Roman" w:cs="Times New Roman"/>
                <w:sz w:val="22"/>
                <w:szCs w:val="22"/>
              </w:rPr>
            </w:pPr>
          </w:p>
        </w:tc>
        <w:tc>
          <w:tcPr>
            <w:tcW w:w="1871" w:type="dxa"/>
          </w:tcPr>
          <w:p w14:paraId="4E67C495" w14:textId="2F542E70" w:rsidR="00D77B47" w:rsidRPr="00747927" w:rsidRDefault="009123A5" w:rsidP="00286809">
            <w:pPr>
              <w:pStyle w:val="af4"/>
              <w:rPr>
                <w:rFonts w:ascii="Times New Roman" w:hAnsi="Times New Roman" w:cs="Times New Roman"/>
                <w:noProof/>
                <w:sz w:val="22"/>
                <w:szCs w:val="22"/>
              </w:rPr>
            </w:pPr>
            <w:r w:rsidRPr="004E50E4">
              <w:rPr>
                <w:rFonts w:ascii="Times New Roman" w:hAnsi="Times New Roman" w:cs="Times New Roman"/>
                <w:noProof/>
                <w:sz w:val="22"/>
                <w:szCs w:val="22"/>
              </w:rPr>
              <w:t>Наличие кадровых ресурсов</w:t>
            </w:r>
          </w:p>
        </w:tc>
        <w:tc>
          <w:tcPr>
            <w:tcW w:w="4538" w:type="dxa"/>
          </w:tcPr>
          <w:p w14:paraId="7DED77D8" w14:textId="21FBFDAA" w:rsidR="00D77B47" w:rsidRDefault="009123A5" w:rsidP="005563B5">
            <w:pPr>
              <w:rPr>
                <w:rFonts w:ascii="Calibri" w:hAnsi="Calibri" w:cs="Calibri"/>
                <w:color w:val="000000"/>
                <w:sz w:val="22"/>
                <w:szCs w:val="22"/>
              </w:rPr>
            </w:pPr>
            <w:r w:rsidRPr="004E50E4">
              <w:rPr>
                <w:color w:val="000000"/>
                <w:sz w:val="22"/>
                <w:szCs w:val="22"/>
              </w:rPr>
              <w:t>Обеспеченность кадровыми ресурсами: Справка о кадровых ресурсах (наличие количества персонала с приложением подтверждающих квалификацию документов)</w:t>
            </w:r>
          </w:p>
        </w:tc>
        <w:tc>
          <w:tcPr>
            <w:tcW w:w="2125" w:type="dxa"/>
          </w:tcPr>
          <w:p w14:paraId="1A1B9301" w14:textId="5EF358DE" w:rsidR="00D77B47" w:rsidRDefault="009123A5" w:rsidP="00286809">
            <w:pPr>
              <w:pStyle w:val="af4"/>
              <w:rPr>
                <w:rFonts w:ascii="Times New Roman" w:hAnsi="Times New Roman" w:cs="Times New Roman"/>
                <w:noProof/>
                <w:sz w:val="22"/>
                <w:szCs w:val="22"/>
              </w:rPr>
            </w:pPr>
            <w:r w:rsidRPr="004E50E4">
              <w:rPr>
                <w:rFonts w:ascii="Times New Roman" w:hAnsi="Times New Roman" w:cs="Times New Roman"/>
                <w:noProof/>
                <w:sz w:val="22"/>
                <w:szCs w:val="22"/>
              </w:rPr>
              <w:t>Отсутствие  (0)</w:t>
            </w:r>
          </w:p>
        </w:tc>
        <w:tc>
          <w:tcPr>
            <w:tcW w:w="1842" w:type="dxa"/>
          </w:tcPr>
          <w:p w14:paraId="2EE358D1" w14:textId="775958B1" w:rsidR="00D77B47" w:rsidRDefault="009123A5" w:rsidP="00286809">
            <w:pPr>
              <w:pStyle w:val="af4"/>
              <w:rPr>
                <w:rFonts w:ascii="Times New Roman" w:hAnsi="Times New Roman" w:cs="Times New Roman"/>
                <w:noProof/>
                <w:sz w:val="22"/>
                <w:szCs w:val="22"/>
              </w:rPr>
            </w:pPr>
            <w:r w:rsidRPr="004E50E4">
              <w:rPr>
                <w:rFonts w:ascii="Times New Roman" w:hAnsi="Times New Roman" w:cs="Times New Roman"/>
                <w:noProof/>
                <w:sz w:val="22"/>
                <w:szCs w:val="22"/>
              </w:rPr>
              <w:t>Наличие (1)</w:t>
            </w:r>
          </w:p>
        </w:tc>
        <w:tc>
          <w:tcPr>
            <w:tcW w:w="3968" w:type="dxa"/>
          </w:tcPr>
          <w:p w14:paraId="1FE3D4A9" w14:textId="77777777" w:rsidR="009123A5" w:rsidRPr="004E50E4" w:rsidRDefault="009123A5" w:rsidP="009123A5">
            <w:pPr>
              <w:rPr>
                <w:color w:val="000000"/>
                <w:sz w:val="22"/>
                <w:szCs w:val="22"/>
              </w:rPr>
            </w:pPr>
            <w:r w:rsidRPr="004E50E4">
              <w:rPr>
                <w:color w:val="000000"/>
                <w:sz w:val="22"/>
                <w:szCs w:val="22"/>
              </w:rPr>
              <w:t>Rc = Wc * ((Lc - Oc) / (Lc - Tc)), где</w:t>
            </w:r>
            <w:r w:rsidRPr="004E50E4">
              <w:rPr>
                <w:color w:val="000000"/>
                <w:sz w:val="22"/>
                <w:szCs w:val="22"/>
              </w:rPr>
              <w:br/>
              <w:t>Rс — рейтинг Заявки относительно Критерия оценки,</w:t>
            </w:r>
            <w:r w:rsidRPr="004E50E4">
              <w:rPr>
                <w:color w:val="000000"/>
                <w:sz w:val="22"/>
                <w:szCs w:val="22"/>
              </w:rPr>
              <w:br/>
              <w:t>Wс — вес Критерия оценки,</w:t>
            </w:r>
            <w:r w:rsidRPr="004E50E4">
              <w:rPr>
                <w:color w:val="000000"/>
                <w:sz w:val="22"/>
                <w:szCs w:val="22"/>
              </w:rPr>
              <w:br/>
              <w:t>Lc — предельное оцениваемое предложение Критерия оценки,</w:t>
            </w:r>
            <w:r w:rsidRPr="004E50E4">
              <w:rPr>
                <w:color w:val="000000"/>
                <w:sz w:val="22"/>
                <w:szCs w:val="22"/>
              </w:rPr>
              <w:br/>
              <w:t>Oс — оцениваемое предложение Участника закупки,</w:t>
            </w:r>
            <w:r w:rsidRPr="004E50E4">
              <w:rPr>
                <w:color w:val="000000"/>
                <w:sz w:val="22"/>
                <w:szCs w:val="22"/>
              </w:rPr>
              <w:br/>
              <w:t>Tс — предпочитаемое (целевое) предложение Критерия оценки.</w:t>
            </w:r>
          </w:p>
          <w:p w14:paraId="62D32064" w14:textId="77777777" w:rsidR="00D77B47" w:rsidRDefault="00D77B47" w:rsidP="00A25DEB">
            <w:pPr>
              <w:rPr>
                <w:rFonts w:ascii="Calibri" w:hAnsi="Calibri" w:cs="Calibri"/>
                <w:color w:val="000000"/>
                <w:sz w:val="22"/>
                <w:szCs w:val="22"/>
              </w:rPr>
            </w:pPr>
          </w:p>
        </w:tc>
        <w:tc>
          <w:tcPr>
            <w:tcW w:w="850" w:type="dxa"/>
          </w:tcPr>
          <w:p w14:paraId="588E8DB2" w14:textId="40AAC940" w:rsidR="00D77B47" w:rsidRPr="00747927" w:rsidRDefault="00863E4F" w:rsidP="00286809">
            <w:pPr>
              <w:pStyle w:val="af4"/>
              <w:rPr>
                <w:rFonts w:ascii="Times New Roman" w:hAnsi="Times New Roman" w:cs="Times New Roman"/>
                <w:noProof/>
                <w:sz w:val="22"/>
                <w:szCs w:val="22"/>
              </w:rPr>
            </w:pPr>
            <w:r>
              <w:rPr>
                <w:rFonts w:ascii="Times New Roman" w:hAnsi="Times New Roman" w:cs="Times New Roman"/>
                <w:noProof/>
                <w:sz w:val="22"/>
                <w:szCs w:val="22"/>
              </w:rPr>
              <w:t>6</w:t>
            </w:r>
            <w:r w:rsidR="009123A5">
              <w:rPr>
                <w:rFonts w:ascii="Times New Roman" w:hAnsi="Times New Roman" w:cs="Times New Roman"/>
                <w:noProof/>
                <w:sz w:val="22"/>
                <w:szCs w:val="22"/>
              </w:rPr>
              <w:t>,</w:t>
            </w:r>
            <w:r>
              <w:rPr>
                <w:rFonts w:ascii="Times New Roman" w:hAnsi="Times New Roman" w:cs="Times New Roman"/>
                <w:noProof/>
                <w:sz w:val="22"/>
                <w:szCs w:val="22"/>
              </w:rPr>
              <w:t>5</w:t>
            </w:r>
          </w:p>
        </w:tc>
      </w:tr>
      <w:tr w:rsidR="00747927" w:rsidRPr="00747927" w14:paraId="25597D16" w14:textId="77777777" w:rsidTr="00B0508F">
        <w:tc>
          <w:tcPr>
            <w:tcW w:w="10802" w:type="dxa"/>
            <w:gridSpan w:val="5"/>
          </w:tcPr>
          <w:p w14:paraId="697C82E0" w14:textId="77777777" w:rsidR="00747927" w:rsidRPr="00747927" w:rsidRDefault="00747927" w:rsidP="00286809">
            <w:pPr>
              <w:pStyle w:val="af4"/>
              <w:rPr>
                <w:rFonts w:ascii="Times New Roman" w:hAnsi="Times New Roman" w:cs="Times New Roman"/>
                <w:noProof/>
                <w:sz w:val="22"/>
                <w:szCs w:val="22"/>
              </w:rPr>
            </w:pPr>
          </w:p>
        </w:tc>
        <w:tc>
          <w:tcPr>
            <w:tcW w:w="3968" w:type="dxa"/>
          </w:tcPr>
          <w:p w14:paraId="68B5B911" w14:textId="3F673D64" w:rsidR="00747927" w:rsidRPr="00747927" w:rsidRDefault="00747927" w:rsidP="00084516">
            <w:pPr>
              <w:rPr>
                <w:rFonts w:ascii="Times New Roman" w:hAnsi="Times New Roman" w:cs="Times New Roman"/>
                <w:color w:val="000000"/>
                <w:sz w:val="22"/>
                <w:szCs w:val="22"/>
              </w:rPr>
            </w:pPr>
            <w:r w:rsidRPr="00747927">
              <w:rPr>
                <w:rFonts w:ascii="Times New Roman" w:hAnsi="Times New Roman" w:cs="Times New Roman"/>
                <w:color w:val="000000"/>
                <w:sz w:val="22"/>
                <w:szCs w:val="22"/>
              </w:rPr>
              <w:t>Итого:</w:t>
            </w:r>
          </w:p>
        </w:tc>
        <w:tc>
          <w:tcPr>
            <w:tcW w:w="850" w:type="dxa"/>
          </w:tcPr>
          <w:p w14:paraId="1E89BE62" w14:textId="7668A5BA" w:rsidR="00747927" w:rsidRPr="00747927" w:rsidRDefault="00747927"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100,0</w:t>
            </w:r>
          </w:p>
        </w:tc>
      </w:tr>
      <w:bookmarkEnd w:id="23"/>
      <w:bookmarkEnd w:id="26"/>
    </w:tbl>
    <w:p w14:paraId="0052237D" w14:textId="77777777" w:rsidR="007D3ED1" w:rsidRPr="008347E5" w:rsidRDefault="007D3ED1" w:rsidP="001F6AD1">
      <w:pPr>
        <w:pStyle w:val="111"/>
        <w:numPr>
          <w:ilvl w:val="0"/>
          <w:numId w:val="0"/>
        </w:numPr>
      </w:pPr>
    </w:p>
    <w:sectPr w:rsidR="007D3ED1" w:rsidRPr="008347E5" w:rsidSect="001C0A50">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A4C806" w14:textId="77777777" w:rsidR="00020AF9" w:rsidRDefault="00020AF9" w:rsidP="00D225C0">
      <w:r>
        <w:separator/>
      </w:r>
    </w:p>
    <w:p w14:paraId="649A94C0" w14:textId="77777777" w:rsidR="00020AF9" w:rsidRDefault="00020AF9"/>
  </w:endnote>
  <w:endnote w:type="continuationSeparator" w:id="0">
    <w:p w14:paraId="30CBDA87" w14:textId="77777777" w:rsidR="00020AF9" w:rsidRDefault="00020AF9" w:rsidP="00D225C0">
      <w:r>
        <w:continuationSeparator/>
      </w:r>
    </w:p>
    <w:p w14:paraId="178B34C1" w14:textId="77777777" w:rsidR="00020AF9" w:rsidRDefault="00020AF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0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8637B3DF-EA7B-4486-8593-19306D081B99}"/>
    <w:embedBold r:id="rId2" w:fontKey="{8454EDA3-E1B7-480F-B0E1-63D51B059419}"/>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3" w:fontKey="{B0CD39AB-1B38-49E9-8A25-0C74C577D06C}"/>
  </w:font>
  <w:font w:name="Segoe UI">
    <w:panose1 w:val="020B0502040204020203"/>
    <w:charset w:val="CC"/>
    <w:family w:val="swiss"/>
    <w:pitch w:val="variable"/>
    <w:sig w:usb0="E4002EFF" w:usb1="C000E47F" w:usb2="00000009" w:usb3="00000000" w:csb0="000001FF" w:csb1="00000000"/>
    <w:embedRegular r:id="rId4" w:fontKey="{47B64685-CA5D-4E18-B2ED-08906D92B42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14:paraId="210F1D9A" w14:textId="7A3EB7F2" w:rsidR="00DD77B3" w:rsidRDefault="00020AF9" w:rsidP="00D70D2B">
            <w:pPr>
              <w:pStyle w:val="aff1"/>
              <w:jc w:val="right"/>
            </w:pPr>
            <w:r>
              <w:fldChar w:fldCharType="begin"/>
            </w:r>
            <w:r>
              <w:instrText xml:space="preserve"> REF  НомерВПланеЗакупки  \* MERGEFORMAT </w:instrText>
            </w:r>
            <w:r>
              <w:fldChar w:fldCharType="separate"/>
            </w:r>
            <w:permStart w:id="1854015967" w:edGrp="everyone"/>
            <w:permStart w:id="243876911" w:edGrp="everyone"/>
            <w:permStart w:id="1665931364" w:edGrp="everyone"/>
            <w:permStart w:id="1822849938" w:edGrp="everyone"/>
            <w:permStart w:id="1673620509" w:edGrp="everyone"/>
            <w:permStart w:id="2006066047" w:edGrp="everyone"/>
            <w:permStart w:id="1666145194" w:edGrp="everyone"/>
            <w:permStart w:id="2085899645" w:edGrp="everyone"/>
            <w:permStart w:id="1613513097" w:edGrp="everyone"/>
            <w:permStart w:id="1914469383" w:edGrp="everyone"/>
            <w:permStart w:id="1007226391" w:edGrp="everyone"/>
            <w:permStart w:id="1673210798" w:edGrp="everyone"/>
            <w:permStart w:id="249311245" w:edGrp="everyone"/>
            <w:permStart w:id="1240419127" w:edGrp="everyone"/>
            <w:sdt>
              <w:sdtPr>
                <w:alias w:val="Номер в плане закупок"/>
                <w:tag w:val="Номер в плане закупок"/>
                <w:id w:val="1549034936"/>
                <w:placeholder>
                  <w:docPart w:val="3FC7FE6DC07F4F7E800ED981EC02BE60"/>
                </w:placeholder>
                <w15:color w:val="FFFF00"/>
              </w:sdtPr>
              <w:sdtEndPr>
                <w:rPr>
                  <w:noProof/>
                </w:rPr>
              </w:sdtEndPr>
              <w:sdtContent>
                <w:r w:rsidR="004A11DE">
                  <w:rPr>
                    <w:noProof/>
                  </w:rPr>
                  <w:t>«1240»</w:t>
                </w:r>
              </w:sdtContent>
            </w:sdt>
            <w:permEnd w:id="1854015967"/>
            <w:permEnd w:id="243876911"/>
            <w:permEnd w:id="1665931364"/>
            <w:permEnd w:id="1822849938"/>
            <w:permEnd w:id="1673620509"/>
            <w:permEnd w:id="2006066047"/>
            <w:permEnd w:id="1666145194"/>
            <w:permEnd w:id="2085899645"/>
            <w:permEnd w:id="1613513097"/>
            <w:permEnd w:id="1914469383"/>
            <w:permEnd w:id="1007226391"/>
            <w:permEnd w:id="1673210798"/>
            <w:permEnd w:id="249311245"/>
            <w:permEnd w:id="1240419127"/>
            <w:r>
              <w:rPr>
                <w:noProof/>
              </w:rPr>
              <w:fldChar w:fldCharType="end"/>
            </w:r>
            <w:r w:rsidR="00DD77B3">
              <w:t xml:space="preserve"> </w:t>
            </w:r>
            <w:r w:rsidR="00DD77B3" w:rsidRPr="00973491">
              <w:rPr>
                <w:rStyle w:val="affff7"/>
              </w:rPr>
              <w:t xml:space="preserve">   |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4E5982">
              <w:rPr>
                <w:rStyle w:val="affff7"/>
                <w:noProof/>
              </w:rPr>
              <w:t>2</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4E5982">
              <w:rPr>
                <w:rStyle w:val="affff7"/>
                <w:noProof/>
              </w:rPr>
              <w:t>31</w:t>
            </w:r>
            <w:r w:rsidR="00DD77B3"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9302035"/>
      <w:docPartObj>
        <w:docPartGallery w:val="Page Numbers (Bottom of Page)"/>
        <w:docPartUnique/>
      </w:docPartObj>
    </w:sdtPr>
    <w:sdtEndPr/>
    <w:sdtContent>
      <w:p w14:paraId="3C96B924" w14:textId="3B927B8D" w:rsidR="00DD77B3" w:rsidRDefault="00B76122" w:rsidP="009C694D">
        <w:pPr>
          <w:pStyle w:val="aff1"/>
          <w:tabs>
            <w:tab w:val="clear" w:pos="4677"/>
            <w:tab w:val="clear" w:pos="9355"/>
          </w:tabs>
          <w:ind w:right="83"/>
          <w:jc w:val="right"/>
        </w:pPr>
        <w:fldSimple w:instr=" REF  НомерВПланеЗакупки  \* MERGEFORMAT ">
          <w:permStart w:id="1588166393" w:edGrp="everyone"/>
          <w:permStart w:id="1063326015" w:edGrp="everyone"/>
          <w:permStart w:id="484978554" w:edGrp="everyone"/>
          <w:permStart w:id="1746151475" w:edGrp="everyone"/>
          <w:permStart w:id="250169118" w:edGrp="everyone"/>
          <w:permStart w:id="853367588" w:edGrp="everyone"/>
          <w:permStart w:id="1718486215" w:edGrp="everyone"/>
          <w:permStart w:id="2116112218" w:edGrp="everyone"/>
          <w:permStart w:id="693196863" w:edGrp="everyone"/>
          <w:permStart w:id="945311073" w:edGrp="everyone"/>
          <w:permStart w:id="162082642" w:edGrp="everyone"/>
          <w:permStart w:id="1889879984" w:edGrp="everyone"/>
          <w:permStart w:id="265713255" w:edGrp="everyone"/>
          <w:permStart w:id="1564606949" w:edGrp="everyone"/>
          <w:permStart w:id="1986407903" w:edGrp="everyone"/>
          <w:permStart w:id="1658090963" w:edGrp="everyone"/>
          <w:permStart w:id="1813660462" w:edGrp="everyone"/>
          <w:permStart w:id="1034688891" w:edGrp="everyone"/>
          <w:permStart w:id="694904926" w:edGrp="everyone"/>
          <w:permStart w:id="1361273117" w:edGrp="everyone"/>
          <w:permStart w:id="239080856" w:edGrp="everyone"/>
          <w:permStart w:id="575044713" w:edGrp="everyone"/>
          <w:permStart w:id="409025750" w:edGrp="everyone"/>
          <w:permStart w:id="1666669352" w:edGrp="everyone"/>
          <w:permStart w:id="1676104778" w:edGrp="everyone"/>
          <w:permStart w:id="1749290587" w:edGrp="everyone"/>
          <w:permStart w:id="1501455865" w:edGrp="everyone"/>
          <w:permStart w:id="701107231" w:edGrp="everyone"/>
          <w:permStart w:id="1171746841" w:edGrp="everyone"/>
          <w:permStart w:id="1407585339" w:edGrp="everyone"/>
          <w:permStart w:id="870021609" w:edGrp="everyone"/>
          <w:permStart w:id="280701941" w:edGrp="everyone"/>
          <w:permStart w:id="584281339" w:edGrp="everyone"/>
          <w:permStart w:id="1572021165" w:edGrp="everyone"/>
          <w:permStart w:id="1876696164" w:edGrp="everyone"/>
          <w:permStart w:id="340859038" w:edGrp="everyone"/>
          <w:permStart w:id="1569748908" w:edGrp="everyone"/>
          <w:permStart w:id="1814302366" w:edGrp="everyone"/>
          <w:permStart w:id="581794127" w:edGrp="everyone"/>
          <w:permStart w:id="888753955" w:edGrp="everyone"/>
          <w:permStart w:id="263153010" w:edGrp="everyone"/>
          <w:permStart w:id="436541308" w:edGrp="everyone"/>
          <w:permStart w:id="2036079476" w:edGrp="everyone"/>
          <w:permStart w:id="104094245" w:edGrp="everyone"/>
          <w:permStart w:id="729285055" w:edGrp="everyone"/>
          <w:permStart w:id="253780191" w:edGrp="everyone"/>
          <w:permStart w:id="1202261764" w:edGrp="everyone"/>
          <w:permStart w:id="1534919935" w:edGrp="everyone"/>
          <w:permStart w:id="303658779" w:edGrp="everyone"/>
          <w:permStart w:id="111633481" w:edGrp="everyone"/>
          <w:permStart w:id="1834176553" w:edGrp="everyone"/>
          <w:permStart w:id="285623190" w:edGrp="everyone"/>
          <w:permStart w:id="1708601903" w:edGrp="everyone"/>
          <w:permStart w:id="2086679745" w:edGrp="everyone"/>
          <w:permStart w:id="200565259" w:edGrp="everyone"/>
          <w:permStart w:id="1727928113" w:edGrp="everyone"/>
          <w:permStart w:id="1367017660" w:edGrp="everyone"/>
          <w:permStart w:id="631645830" w:edGrp="everyone"/>
          <w:permStart w:id="1057183507" w:edGrp="everyone"/>
          <w:permStart w:id="904210909" w:edGrp="everyone"/>
          <w:permStart w:id="1499357205" w:edGrp="everyone"/>
          <w:permStart w:id="690827274" w:edGrp="everyone"/>
          <w:permStart w:id="767494685" w:edGrp="everyone"/>
          <w:permStart w:id="86115931" w:edGrp="everyone"/>
          <w:permStart w:id="794123244" w:edGrp="everyone"/>
          <w:permStart w:id="1063870108" w:edGrp="everyone"/>
          <w:permStart w:id="91702032" w:edGrp="everyone"/>
          <w:permStart w:id="1925739083" w:edGrp="everyone"/>
          <w:permStart w:id="811353627" w:edGrp="everyone"/>
          <w:permStart w:id="62600552" w:edGrp="everyone"/>
          <w:permStart w:id="1669676068" w:edGrp="everyone"/>
          <w:permStart w:id="1283731514" w:edGrp="everyone"/>
          <w:permStart w:id="1787312113" w:edGrp="everyone"/>
          <w:permStart w:id="1187536970" w:edGrp="everyone"/>
          <w:permStart w:id="1844923529" w:edGrp="everyone"/>
          <w:permStart w:id="1465743426" w:edGrp="everyone"/>
          <w:permStart w:id="1796805695" w:edGrp="everyone"/>
          <w:permStart w:id="970604132" w:edGrp="everyone"/>
          <w:permStart w:id="1377567699" w:edGrp="everyone"/>
          <w:permStart w:id="967060834" w:edGrp="everyone"/>
          <w:permStart w:id="205805427" w:edGrp="everyone"/>
          <w:permStart w:id="231425145" w:edGrp="everyone"/>
          <w:permStart w:id="1167459362" w:edGrp="everyone"/>
          <w:permStart w:id="1000101100" w:edGrp="everyone"/>
          <w:permStart w:id="1879441667" w:edGrp="everyone"/>
          <w:permStart w:id="1524650201" w:edGrp="everyone"/>
          <w:permStart w:id="1218670164" w:edGrp="everyone"/>
          <w:permStart w:id="366174758" w:edGrp="everyone"/>
          <w:permStart w:id="1911844407" w:edGrp="everyone"/>
          <w:permStart w:id="626163507" w:edGrp="everyone"/>
          <w:permStart w:id="1893954980" w:edGrp="everyone"/>
          <w:permStart w:id="908201325" w:edGrp="everyone"/>
          <w:permStart w:id="1943358458" w:edGrp="everyone"/>
          <w:permStart w:id="1698783844" w:edGrp="everyone"/>
          <w:permStart w:id="374685316" w:edGrp="everyone"/>
          <w:permStart w:id="1882196614" w:edGrp="everyone"/>
          <w:permStart w:id="1167135002" w:edGrp="everyone"/>
          <w:permStart w:id="1039872628" w:edGrp="everyone"/>
          <w:permStart w:id="655125371" w:edGrp="everyone"/>
          <w:permStart w:id="498664691" w:edGrp="everyone"/>
          <w:permStart w:id="450378419" w:edGrp="everyone"/>
          <w:permStart w:id="1907372127" w:edGrp="everyone"/>
          <w:permStart w:id="429025450" w:edGrp="everyone"/>
          <w:permStart w:id="682101877" w:edGrp="everyone"/>
          <w:permStart w:id="1839296165" w:edGrp="everyone"/>
          <w:permStart w:id="97203346" w:edGrp="everyone"/>
          <w:permStart w:id="1581150964" w:edGrp="everyone"/>
          <w:permStart w:id="793858094" w:edGrp="everyone"/>
          <w:permStart w:id="274278816" w:edGrp="everyone"/>
          <w:permStart w:id="1158706251" w:edGrp="everyone"/>
          <w:permStart w:id="928986233" w:edGrp="everyone"/>
          <w:permStart w:id="1473543385" w:edGrp="everyone"/>
          <w:permStart w:id="1036130209" w:edGrp="everyone"/>
          <w:permStart w:id="1083389676" w:edGrp="everyone"/>
          <w:permStart w:id="2029140948" w:edGrp="everyone"/>
          <w:permStart w:id="1015894416" w:edGrp="everyone"/>
          <w:permStart w:id="762538582" w:edGrp="everyone"/>
          <w:permStart w:id="1387009480" w:edGrp="everyone"/>
          <w:permStart w:id="2126586458" w:edGrp="everyone"/>
          <w:permStart w:id="1022840144" w:edGrp="everyone"/>
          <w:permStart w:id="1339315440" w:edGrp="everyone"/>
          <w:permStart w:id="1954445506" w:edGrp="everyone"/>
          <w:permStart w:id="230372085" w:edGrp="everyone"/>
          <w:permStart w:id="1688010930" w:edGrp="everyone"/>
          <w:permStart w:id="1975940863" w:edGrp="everyone"/>
          <w:permStart w:id="513282813" w:edGrp="everyone"/>
          <w:permStart w:id="1903366747" w:edGrp="everyone"/>
          <w:permStart w:id="856630648" w:edGrp="everyone"/>
          <w:permStart w:id="85940199" w:edGrp="everyone"/>
          <w:permStart w:id="86247951" w:edGrp="everyone"/>
          <w:permStart w:id="258618361" w:edGrp="everyone"/>
          <w:permStart w:id="1531462488" w:edGrp="everyone"/>
          <w:permStart w:id="777781865" w:edGrp="everyone"/>
          <w:permStart w:id="2136624366" w:edGrp="everyone"/>
          <w:permStart w:id="700201618" w:edGrp="everyone"/>
          <w:permStart w:id="1820140662" w:edGrp="everyone"/>
          <w:permStart w:id="849890817" w:edGrp="everyone"/>
          <w:permStart w:id="1245322977" w:edGrp="everyone"/>
          <w:permStart w:id="787170856" w:edGrp="everyone"/>
          <w:permStart w:id="986410596" w:edGrp="everyone"/>
          <w:permStart w:id="1279020328" w:edGrp="everyone"/>
          <w:permStart w:id="805404027" w:edGrp="everyone"/>
          <w:permStart w:id="916524981" w:edGrp="everyone"/>
          <w:permStart w:id="824719271" w:edGrp="everyone"/>
          <w:permStart w:id="631532234" w:edGrp="everyone"/>
          <w:permStart w:id="1136283467" w:edGrp="everyone"/>
          <w:permStart w:id="1880304304" w:edGrp="everyone"/>
          <w:permStart w:id="1364022776" w:edGrp="everyone"/>
          <w:permStart w:id="958496297" w:edGrp="everyone"/>
          <w:permStart w:id="1128626212" w:edGrp="everyone"/>
          <w:permStart w:id="447820980" w:edGrp="everyone"/>
          <w:permStart w:id="1536186419" w:edGrp="everyone"/>
          <w:permStart w:id="593717192" w:edGrp="everyone"/>
          <w:permStart w:id="1228501978" w:edGrp="everyone"/>
          <w:permStart w:id="250504061" w:edGrp="everyone"/>
          <w:sdt>
            <w:sdtPr>
              <w:alias w:val="Номер в плане закупок"/>
              <w:tag w:val="Номер в плане закупок"/>
              <w:id w:val="-1441682820"/>
              <w:placeholder>
                <w:docPart w:val="87E31F6AD9724E68AC007C0E112748B8"/>
              </w:placeholder>
              <w15:color w:val="FFFF00"/>
            </w:sdtPr>
            <w:sdtContent>
              <w:r w:rsidR="004A11DE">
                <w:t>«1240</w:t>
              </w:r>
              <w:r w:rsidR="004A11DE">
                <w:rPr>
                  <w:noProof/>
                </w:rPr>
                <w:t>»</w:t>
              </w:r>
            </w:sdtContent>
          </w:sdt>
          <w:permEnd w:id="1588166393"/>
          <w:permEnd w:id="1063326015"/>
          <w:permEnd w:id="484978554"/>
          <w:permEnd w:id="1746151475"/>
          <w:permEnd w:id="250169118"/>
          <w:permEnd w:id="853367588"/>
          <w:permEnd w:id="1718486215"/>
          <w:permEnd w:id="2116112218"/>
          <w:permEnd w:id="693196863"/>
          <w:permEnd w:id="945311073"/>
          <w:permEnd w:id="162082642"/>
          <w:permEnd w:id="1889879984"/>
          <w:permEnd w:id="265713255"/>
          <w:permEnd w:id="1564606949"/>
          <w:permEnd w:id="1986407903"/>
          <w:permEnd w:id="1658090963"/>
          <w:permEnd w:id="1813660462"/>
          <w:permEnd w:id="1034688891"/>
          <w:permEnd w:id="694904926"/>
          <w:permEnd w:id="1361273117"/>
          <w:permEnd w:id="239080856"/>
          <w:permEnd w:id="575044713"/>
          <w:permEnd w:id="409025750"/>
          <w:permEnd w:id="1666669352"/>
          <w:permEnd w:id="1676104778"/>
          <w:permEnd w:id="1749290587"/>
          <w:permEnd w:id="1501455865"/>
          <w:permEnd w:id="701107231"/>
          <w:permEnd w:id="1171746841"/>
          <w:permEnd w:id="1407585339"/>
          <w:permEnd w:id="870021609"/>
          <w:permEnd w:id="280701941"/>
          <w:permEnd w:id="584281339"/>
          <w:permEnd w:id="1572021165"/>
          <w:permEnd w:id="1876696164"/>
          <w:permEnd w:id="340859038"/>
          <w:permEnd w:id="1569748908"/>
          <w:permEnd w:id="1814302366"/>
          <w:permEnd w:id="581794127"/>
          <w:permEnd w:id="888753955"/>
          <w:permEnd w:id="263153010"/>
          <w:permEnd w:id="436541308"/>
          <w:permEnd w:id="2036079476"/>
          <w:permEnd w:id="104094245"/>
          <w:permEnd w:id="729285055"/>
          <w:permEnd w:id="253780191"/>
          <w:permEnd w:id="1202261764"/>
          <w:permEnd w:id="1534919935"/>
          <w:permEnd w:id="303658779"/>
          <w:permEnd w:id="111633481"/>
          <w:permEnd w:id="1834176553"/>
          <w:permEnd w:id="285623190"/>
          <w:permEnd w:id="1708601903"/>
          <w:permEnd w:id="2086679745"/>
          <w:permEnd w:id="200565259"/>
          <w:permEnd w:id="1727928113"/>
          <w:permEnd w:id="1367017660"/>
          <w:permEnd w:id="631645830"/>
          <w:permEnd w:id="1057183507"/>
          <w:permEnd w:id="904210909"/>
          <w:permEnd w:id="1499357205"/>
          <w:permEnd w:id="690827274"/>
          <w:permEnd w:id="767494685"/>
          <w:permEnd w:id="86115931"/>
          <w:permEnd w:id="794123244"/>
          <w:permEnd w:id="1063870108"/>
          <w:permEnd w:id="91702032"/>
          <w:permEnd w:id="1925739083"/>
          <w:permEnd w:id="811353627"/>
          <w:permEnd w:id="62600552"/>
          <w:permEnd w:id="1669676068"/>
          <w:permEnd w:id="1283731514"/>
          <w:permEnd w:id="1787312113"/>
          <w:permEnd w:id="1187536970"/>
          <w:permEnd w:id="1844923529"/>
          <w:permEnd w:id="1465743426"/>
          <w:permEnd w:id="1796805695"/>
          <w:permEnd w:id="970604132"/>
          <w:permEnd w:id="1377567699"/>
          <w:permEnd w:id="967060834"/>
          <w:permEnd w:id="205805427"/>
          <w:permEnd w:id="231425145"/>
          <w:permEnd w:id="1167459362"/>
          <w:permEnd w:id="1000101100"/>
          <w:permEnd w:id="1879441667"/>
          <w:permEnd w:id="1524650201"/>
          <w:permEnd w:id="1218670164"/>
          <w:permEnd w:id="366174758"/>
          <w:permEnd w:id="1911844407"/>
          <w:permEnd w:id="626163507"/>
          <w:permEnd w:id="1893954980"/>
          <w:permEnd w:id="908201325"/>
          <w:permEnd w:id="1943358458"/>
          <w:permEnd w:id="1698783844"/>
          <w:permEnd w:id="374685316"/>
          <w:permEnd w:id="1882196614"/>
          <w:permEnd w:id="1167135002"/>
          <w:permEnd w:id="1039872628"/>
          <w:permEnd w:id="655125371"/>
          <w:permEnd w:id="498664691"/>
          <w:permEnd w:id="450378419"/>
          <w:permEnd w:id="1907372127"/>
          <w:permEnd w:id="429025450"/>
          <w:permEnd w:id="682101877"/>
          <w:permEnd w:id="1839296165"/>
          <w:permEnd w:id="97203346"/>
          <w:permEnd w:id="1581150964"/>
          <w:permEnd w:id="793858094"/>
          <w:permEnd w:id="274278816"/>
          <w:permEnd w:id="1158706251"/>
          <w:permEnd w:id="928986233"/>
          <w:permEnd w:id="1473543385"/>
          <w:permEnd w:id="1036130209"/>
          <w:permEnd w:id="1083389676"/>
          <w:permEnd w:id="2029140948"/>
          <w:permEnd w:id="1015894416"/>
          <w:permEnd w:id="762538582"/>
          <w:permEnd w:id="1387009480"/>
          <w:permEnd w:id="2126586458"/>
          <w:permEnd w:id="1022840144"/>
          <w:permEnd w:id="1339315440"/>
          <w:permEnd w:id="1954445506"/>
          <w:permEnd w:id="230372085"/>
          <w:permEnd w:id="1688010930"/>
          <w:permEnd w:id="1975940863"/>
          <w:permEnd w:id="513282813"/>
          <w:permEnd w:id="1903366747"/>
          <w:permEnd w:id="856630648"/>
          <w:permEnd w:id="85940199"/>
          <w:permEnd w:id="86247951"/>
          <w:permEnd w:id="258618361"/>
          <w:permEnd w:id="1531462488"/>
          <w:permEnd w:id="777781865"/>
          <w:permEnd w:id="2136624366"/>
          <w:permEnd w:id="700201618"/>
          <w:permEnd w:id="1820140662"/>
          <w:permEnd w:id="849890817"/>
          <w:permEnd w:id="1245322977"/>
          <w:permEnd w:id="787170856"/>
          <w:permEnd w:id="986410596"/>
          <w:permEnd w:id="1279020328"/>
          <w:permEnd w:id="805404027"/>
          <w:permEnd w:id="916524981"/>
          <w:permEnd w:id="824719271"/>
          <w:permEnd w:id="631532234"/>
          <w:permEnd w:id="1136283467"/>
          <w:permEnd w:id="1880304304"/>
          <w:permEnd w:id="1364022776"/>
          <w:permEnd w:id="958496297"/>
          <w:permEnd w:id="1128626212"/>
          <w:permEnd w:id="447820980"/>
          <w:permEnd w:id="1536186419"/>
          <w:permEnd w:id="593717192"/>
          <w:permEnd w:id="1228501978"/>
          <w:permEnd w:id="250504061"/>
        </w:fldSimple>
        <w:r w:rsidR="00DD77B3">
          <w:t xml:space="preserve">   </w:t>
        </w:r>
        <w:sdt>
          <w:sdtPr>
            <w:id w:val="1263953099"/>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F29BE">
              <w:rPr>
                <w:rStyle w:val="affff7"/>
                <w:noProof/>
              </w:rPr>
              <w:t>5</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F29BE">
              <w:rPr>
                <w:rStyle w:val="affff7"/>
                <w:noProof/>
              </w:rPr>
              <w:t>31</w:t>
            </w:r>
            <w:r w:rsidR="00DD77B3"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7792848"/>
      <w:docPartObj>
        <w:docPartGallery w:val="Page Numbers (Bottom of Page)"/>
        <w:docPartUnique/>
      </w:docPartObj>
    </w:sdtPr>
    <w:sdtEndPr/>
    <w:sdtContent>
      <w:p w14:paraId="02F9F230" w14:textId="43536339" w:rsidR="00DD77B3" w:rsidRDefault="00B76122" w:rsidP="00793545">
        <w:pPr>
          <w:pStyle w:val="aff1"/>
          <w:tabs>
            <w:tab w:val="clear" w:pos="4677"/>
            <w:tab w:val="clear" w:pos="9355"/>
          </w:tabs>
          <w:ind w:right="140"/>
          <w:jc w:val="right"/>
        </w:pPr>
        <w:fldSimple w:instr=" REF  НомерВПланеЗакупки  \* MERGEFORMAT ">
          <w:permStart w:id="1401759528" w:edGrp="everyone"/>
          <w:permStart w:id="783309113" w:edGrp="everyone"/>
          <w:permStart w:id="1175395314" w:edGrp="everyone"/>
          <w:permStart w:id="1898391240" w:edGrp="everyone"/>
          <w:permStart w:id="1681942397" w:edGrp="everyone"/>
          <w:permStart w:id="12850597" w:edGrp="everyone"/>
          <w:permStart w:id="1234264375" w:edGrp="everyone"/>
          <w:permStart w:id="168445065" w:edGrp="everyone"/>
          <w:permStart w:id="1227189527" w:edGrp="everyone"/>
          <w:permStart w:id="267322314" w:edGrp="everyone"/>
          <w:permStart w:id="1779769962" w:edGrp="everyone"/>
          <w:permStart w:id="662314516" w:edGrp="everyone"/>
          <w:permStart w:id="363424204" w:edGrp="everyone"/>
          <w:permStart w:id="111805086" w:edGrp="everyone"/>
          <w:permStart w:id="1055588523" w:edGrp="everyone"/>
          <w:permStart w:id="1242593339" w:edGrp="everyone"/>
          <w:permStart w:id="1358189802" w:edGrp="everyone"/>
          <w:permStart w:id="1233914531" w:edGrp="everyone"/>
          <w:permStart w:id="77167504" w:edGrp="everyone"/>
          <w:permStart w:id="744252376" w:edGrp="everyone"/>
          <w:permStart w:id="912555364" w:edGrp="everyone"/>
          <w:permStart w:id="777000795" w:edGrp="everyone"/>
          <w:permStart w:id="936932874" w:edGrp="everyone"/>
          <w:permStart w:id="1731213765" w:edGrp="everyone"/>
          <w:permStart w:id="640239584" w:edGrp="everyone"/>
          <w:permStart w:id="120068931" w:edGrp="everyone"/>
          <w:permStart w:id="61609898" w:edGrp="everyone"/>
          <w:permStart w:id="1222080508" w:edGrp="everyone"/>
          <w:permStart w:id="1544304902" w:edGrp="everyone"/>
          <w:permStart w:id="1716724240" w:edGrp="everyone"/>
          <w:permStart w:id="1185958064" w:edGrp="everyone"/>
          <w:permStart w:id="1548365138" w:edGrp="everyone"/>
          <w:permStart w:id="1572150319" w:edGrp="everyone"/>
          <w:permStart w:id="1293105377" w:edGrp="everyone"/>
          <w:permStart w:id="282997890" w:edGrp="everyone"/>
          <w:permStart w:id="682910433" w:edGrp="everyone"/>
          <w:permStart w:id="1075910658" w:edGrp="everyone"/>
          <w:permStart w:id="529140730" w:edGrp="everyone"/>
          <w:permStart w:id="890132420" w:edGrp="everyone"/>
          <w:permStart w:id="65503013" w:edGrp="everyone"/>
          <w:permStart w:id="199363324" w:edGrp="everyone"/>
          <w:permStart w:id="998995893" w:edGrp="everyone"/>
          <w:permStart w:id="80828144" w:edGrp="everyone"/>
          <w:permStart w:id="1552972370" w:edGrp="everyone"/>
          <w:permStart w:id="732187710" w:edGrp="everyone"/>
          <w:permStart w:id="703276815" w:edGrp="everyone"/>
          <w:permStart w:id="1734375174" w:edGrp="everyone"/>
          <w:permStart w:id="1643328460" w:edGrp="everyone"/>
          <w:permStart w:id="148725419" w:edGrp="everyone"/>
          <w:permStart w:id="926093337" w:edGrp="everyone"/>
          <w:permStart w:id="1393707301" w:edGrp="everyone"/>
          <w:permStart w:id="1596273269" w:edGrp="everyone"/>
          <w:permStart w:id="326918160" w:edGrp="everyone"/>
          <w:permStart w:id="228811469" w:edGrp="everyone"/>
          <w:permStart w:id="1902186596" w:edGrp="everyone"/>
          <w:permStart w:id="629234781" w:edGrp="everyone"/>
          <w:permStart w:id="508432885" w:edGrp="everyone"/>
          <w:permStart w:id="1990818670" w:edGrp="everyone"/>
          <w:permStart w:id="581108689" w:edGrp="everyone"/>
          <w:permStart w:id="1344676744" w:edGrp="everyone"/>
          <w:permStart w:id="1179402522" w:edGrp="everyone"/>
          <w:permStart w:id="1238320324" w:edGrp="everyone"/>
          <w:permStart w:id="993860610" w:edGrp="everyone"/>
          <w:permStart w:id="1675782523" w:edGrp="everyone"/>
          <w:permStart w:id="77272591" w:edGrp="everyone"/>
          <w:permStart w:id="5467129" w:edGrp="everyone"/>
          <w:permStart w:id="535169178" w:edGrp="everyone"/>
          <w:permStart w:id="54605440" w:edGrp="everyone"/>
          <w:permStart w:id="354240790" w:edGrp="everyone"/>
          <w:permStart w:id="1274824987" w:edGrp="everyone"/>
          <w:permStart w:id="2006675943" w:edGrp="everyone"/>
          <w:permStart w:id="756043361" w:edGrp="everyone"/>
          <w:permStart w:id="738683161" w:edGrp="everyone"/>
          <w:permStart w:id="2112764497" w:edGrp="everyone"/>
          <w:permStart w:id="1569545384" w:edGrp="everyone"/>
          <w:permStart w:id="761687451" w:edGrp="everyone"/>
          <w:permStart w:id="214641616" w:edGrp="everyone"/>
          <w:permStart w:id="497694210" w:edGrp="everyone"/>
          <w:permStart w:id="717638498" w:edGrp="everyone"/>
          <w:permStart w:id="1485393156" w:edGrp="everyone"/>
          <w:permStart w:id="2028947346" w:edGrp="everyone"/>
          <w:permStart w:id="1883308568" w:edGrp="everyone"/>
          <w:permStart w:id="1345805917" w:edGrp="everyone"/>
          <w:permStart w:id="867068278" w:edGrp="everyone"/>
          <w:permStart w:id="1077881890" w:edGrp="everyone"/>
          <w:permStart w:id="397282124" w:edGrp="everyone"/>
          <w:permStart w:id="2141665813" w:edGrp="everyone"/>
          <w:permStart w:id="599990541" w:edGrp="everyone"/>
          <w:permStart w:id="674328017" w:edGrp="everyone"/>
          <w:permStart w:id="1797281109" w:edGrp="everyone"/>
          <w:permStart w:id="174147982" w:edGrp="everyone"/>
          <w:permStart w:id="1084845868" w:edGrp="everyone"/>
          <w:permStart w:id="212212290" w:edGrp="everyone"/>
          <w:permStart w:id="1905347414" w:edGrp="everyone"/>
          <w:permStart w:id="539694231" w:edGrp="everyone"/>
          <w:permStart w:id="94205689" w:edGrp="everyone"/>
          <w:permStart w:id="1519787395" w:edGrp="everyone"/>
          <w:permStart w:id="953290867" w:edGrp="everyone"/>
          <w:permStart w:id="923807791" w:edGrp="everyone"/>
          <w:permStart w:id="835926377" w:edGrp="everyone"/>
          <w:permStart w:id="1469866005" w:edGrp="everyone"/>
          <w:permStart w:id="1278547724" w:edGrp="everyone"/>
          <w:permStart w:id="565672788" w:edGrp="everyone"/>
          <w:permStart w:id="1340281181" w:edGrp="everyone"/>
          <w:permStart w:id="999633090" w:edGrp="everyone"/>
          <w:permStart w:id="705847183" w:edGrp="everyone"/>
          <w:permStart w:id="1063877101" w:edGrp="everyone"/>
          <w:permStart w:id="1811294176" w:edGrp="everyone"/>
          <w:permStart w:id="1484025805" w:edGrp="everyone"/>
          <w:permStart w:id="134159861" w:edGrp="everyone"/>
          <w:permStart w:id="675428996" w:edGrp="everyone"/>
          <w:permStart w:id="782592438" w:edGrp="everyone"/>
          <w:permStart w:id="346243873" w:edGrp="everyone"/>
          <w:permStart w:id="1117390729" w:edGrp="everyone"/>
          <w:permStart w:id="1011427548" w:edGrp="everyone"/>
          <w:permStart w:id="1072509102" w:edGrp="everyone"/>
          <w:permStart w:id="1383212015" w:edGrp="everyone"/>
          <w:permStart w:id="1623282395" w:edGrp="everyone"/>
          <w:permStart w:id="952786150" w:edGrp="everyone"/>
          <w:permStart w:id="1490224963" w:edGrp="everyone"/>
          <w:permStart w:id="1496189410" w:edGrp="everyone"/>
          <w:permStart w:id="1528133181" w:edGrp="everyone"/>
          <w:permStart w:id="122180746" w:edGrp="everyone"/>
          <w:permStart w:id="1774672797" w:edGrp="everyone"/>
          <w:permStart w:id="530318713" w:edGrp="everyone"/>
          <w:permStart w:id="491478856" w:edGrp="everyone"/>
          <w:permStart w:id="896800860" w:edGrp="everyone"/>
          <w:permStart w:id="1905141681" w:edGrp="everyone"/>
          <w:permStart w:id="1886994402" w:edGrp="everyone"/>
          <w:permStart w:id="1255371495" w:edGrp="everyone"/>
          <w:permStart w:id="832796073" w:edGrp="everyone"/>
          <w:permStart w:id="1760502585" w:edGrp="everyone"/>
          <w:permStart w:id="786703943" w:edGrp="everyone"/>
          <w:permStart w:id="211894693" w:edGrp="everyone"/>
          <w:permStart w:id="400173615" w:edGrp="everyone"/>
          <w:permStart w:id="917701899" w:edGrp="everyone"/>
          <w:permStart w:id="2064737840" w:edGrp="everyone"/>
          <w:permStart w:id="243013036" w:edGrp="everyone"/>
          <w:permStart w:id="1555697286" w:edGrp="everyone"/>
          <w:permStart w:id="840894635" w:edGrp="everyone"/>
          <w:permStart w:id="2012697491" w:edGrp="everyone"/>
          <w:permStart w:id="517871754" w:edGrp="everyone"/>
          <w:permStart w:id="867369147" w:edGrp="everyone"/>
          <w:permStart w:id="1513038551" w:edGrp="everyone"/>
          <w:permStart w:id="1738088348" w:edGrp="everyone"/>
          <w:permStart w:id="1823355639" w:edGrp="everyone"/>
          <w:permStart w:id="456135801" w:edGrp="everyone"/>
          <w:permStart w:id="829314137" w:edGrp="everyone"/>
          <w:permStart w:id="242103372" w:edGrp="everyone"/>
          <w:permStart w:id="1917220611" w:edGrp="everyone"/>
          <w:permStart w:id="1347895038" w:edGrp="everyone"/>
          <w:permStart w:id="112474088" w:edGrp="everyone"/>
          <w:permStart w:id="563824721" w:edGrp="everyone"/>
          <w:permStart w:id="1781300852" w:edGrp="everyone"/>
          <w:permStart w:id="1448299500" w:edGrp="everyone"/>
          <w:sdt>
            <w:sdtPr>
              <w:alias w:val="Номер в плане закупок"/>
              <w:tag w:val="Номер в плане закупок"/>
              <w:id w:val="1839497374"/>
              <w:placeholder>
                <w:docPart w:val="EA12B715EA40440B8ECB54FC6987B2FB"/>
              </w:placeholder>
              <w15:color w:val="FFFF00"/>
            </w:sdtPr>
            <w:sdtContent>
              <w:r w:rsidR="004A11DE">
                <w:t>«1240»</w:t>
              </w:r>
            </w:sdtContent>
          </w:sdt>
          <w:permEnd w:id="1401759528"/>
          <w:permEnd w:id="783309113"/>
          <w:permEnd w:id="1175395314"/>
          <w:permEnd w:id="1898391240"/>
          <w:permEnd w:id="1681942397"/>
          <w:permEnd w:id="12850597"/>
          <w:permEnd w:id="1234264375"/>
          <w:permEnd w:id="168445065"/>
          <w:permEnd w:id="1227189527"/>
          <w:permEnd w:id="267322314"/>
          <w:permEnd w:id="1779769962"/>
          <w:permEnd w:id="662314516"/>
          <w:permEnd w:id="363424204"/>
          <w:permEnd w:id="111805086"/>
          <w:permEnd w:id="1055588523"/>
          <w:permEnd w:id="1242593339"/>
          <w:permEnd w:id="1358189802"/>
          <w:permEnd w:id="1233914531"/>
          <w:permEnd w:id="77167504"/>
          <w:permEnd w:id="744252376"/>
          <w:permEnd w:id="912555364"/>
          <w:permEnd w:id="777000795"/>
          <w:permEnd w:id="936932874"/>
          <w:permEnd w:id="1731213765"/>
          <w:permEnd w:id="640239584"/>
          <w:permEnd w:id="120068931"/>
          <w:permEnd w:id="61609898"/>
          <w:permEnd w:id="1222080508"/>
          <w:permEnd w:id="1544304902"/>
          <w:permEnd w:id="1716724240"/>
          <w:permEnd w:id="1185958064"/>
          <w:permEnd w:id="1548365138"/>
          <w:permEnd w:id="1572150319"/>
          <w:permEnd w:id="1293105377"/>
          <w:permEnd w:id="282997890"/>
          <w:permEnd w:id="682910433"/>
          <w:permEnd w:id="1075910658"/>
          <w:permEnd w:id="529140730"/>
          <w:permEnd w:id="890132420"/>
          <w:permEnd w:id="65503013"/>
          <w:permEnd w:id="199363324"/>
          <w:permEnd w:id="998995893"/>
          <w:permEnd w:id="80828144"/>
          <w:permEnd w:id="1552972370"/>
          <w:permEnd w:id="732187710"/>
          <w:permEnd w:id="703276815"/>
          <w:permEnd w:id="1734375174"/>
          <w:permEnd w:id="1643328460"/>
          <w:permEnd w:id="148725419"/>
          <w:permEnd w:id="926093337"/>
          <w:permEnd w:id="1393707301"/>
          <w:permEnd w:id="1596273269"/>
          <w:permEnd w:id="326918160"/>
          <w:permEnd w:id="228811469"/>
          <w:permEnd w:id="1902186596"/>
          <w:permEnd w:id="629234781"/>
          <w:permEnd w:id="508432885"/>
          <w:permEnd w:id="1990818670"/>
          <w:permEnd w:id="581108689"/>
          <w:permEnd w:id="1344676744"/>
          <w:permEnd w:id="1179402522"/>
          <w:permEnd w:id="1238320324"/>
          <w:permEnd w:id="993860610"/>
          <w:permEnd w:id="1675782523"/>
          <w:permEnd w:id="77272591"/>
          <w:permEnd w:id="5467129"/>
          <w:permEnd w:id="535169178"/>
          <w:permEnd w:id="54605440"/>
          <w:permEnd w:id="354240790"/>
          <w:permEnd w:id="1274824987"/>
          <w:permEnd w:id="2006675943"/>
          <w:permEnd w:id="756043361"/>
          <w:permEnd w:id="738683161"/>
          <w:permEnd w:id="2112764497"/>
          <w:permEnd w:id="1569545384"/>
          <w:permEnd w:id="761687451"/>
          <w:permEnd w:id="214641616"/>
          <w:permEnd w:id="497694210"/>
          <w:permEnd w:id="717638498"/>
          <w:permEnd w:id="1485393156"/>
          <w:permEnd w:id="2028947346"/>
          <w:permEnd w:id="1883308568"/>
          <w:permEnd w:id="1345805917"/>
          <w:permEnd w:id="867068278"/>
          <w:permEnd w:id="1077881890"/>
          <w:permEnd w:id="397282124"/>
          <w:permEnd w:id="2141665813"/>
          <w:permEnd w:id="599990541"/>
          <w:permEnd w:id="674328017"/>
          <w:permEnd w:id="1797281109"/>
          <w:permEnd w:id="174147982"/>
          <w:permEnd w:id="1084845868"/>
          <w:permEnd w:id="212212290"/>
          <w:permEnd w:id="1905347414"/>
          <w:permEnd w:id="539694231"/>
          <w:permEnd w:id="94205689"/>
          <w:permEnd w:id="1519787395"/>
          <w:permEnd w:id="953290867"/>
          <w:permEnd w:id="923807791"/>
          <w:permEnd w:id="835926377"/>
          <w:permEnd w:id="1469866005"/>
          <w:permEnd w:id="1278547724"/>
          <w:permEnd w:id="565672788"/>
          <w:permEnd w:id="1340281181"/>
          <w:permEnd w:id="999633090"/>
          <w:permEnd w:id="705847183"/>
          <w:permEnd w:id="1063877101"/>
          <w:permEnd w:id="1811294176"/>
          <w:permEnd w:id="1484025805"/>
          <w:permEnd w:id="134159861"/>
          <w:permEnd w:id="675428996"/>
          <w:permEnd w:id="782592438"/>
          <w:permEnd w:id="346243873"/>
          <w:permEnd w:id="1117390729"/>
          <w:permEnd w:id="1011427548"/>
          <w:permEnd w:id="1072509102"/>
          <w:permEnd w:id="1383212015"/>
          <w:permEnd w:id="1623282395"/>
          <w:permEnd w:id="952786150"/>
          <w:permEnd w:id="1490224963"/>
          <w:permEnd w:id="1496189410"/>
          <w:permEnd w:id="1528133181"/>
          <w:permEnd w:id="122180746"/>
          <w:permEnd w:id="1774672797"/>
          <w:permEnd w:id="530318713"/>
          <w:permEnd w:id="491478856"/>
          <w:permEnd w:id="896800860"/>
          <w:permEnd w:id="1905141681"/>
          <w:permEnd w:id="1886994402"/>
          <w:permEnd w:id="1255371495"/>
          <w:permEnd w:id="832796073"/>
          <w:permEnd w:id="1760502585"/>
          <w:permEnd w:id="786703943"/>
          <w:permEnd w:id="211894693"/>
          <w:permEnd w:id="400173615"/>
          <w:permEnd w:id="917701899"/>
          <w:permEnd w:id="2064737840"/>
          <w:permEnd w:id="243013036"/>
          <w:permEnd w:id="1555697286"/>
          <w:permEnd w:id="840894635"/>
          <w:permEnd w:id="2012697491"/>
          <w:permEnd w:id="517871754"/>
          <w:permEnd w:id="867369147"/>
          <w:permEnd w:id="1513038551"/>
          <w:permEnd w:id="1738088348"/>
          <w:permEnd w:id="1823355639"/>
          <w:permEnd w:id="456135801"/>
          <w:permEnd w:id="829314137"/>
          <w:permEnd w:id="242103372"/>
          <w:permEnd w:id="1917220611"/>
          <w:permEnd w:id="1347895038"/>
          <w:permEnd w:id="112474088"/>
          <w:permEnd w:id="563824721"/>
          <w:permEnd w:id="1781300852"/>
          <w:permEnd w:id="1448299500"/>
        </w:fldSimple>
        <w:r w:rsidR="00DD77B3">
          <w:t xml:space="preserve">   </w:t>
        </w:r>
        <w:sdt>
          <w:sdtPr>
            <w:id w:val="-572044872"/>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F29BE">
              <w:rPr>
                <w:rStyle w:val="affff7"/>
                <w:noProof/>
              </w:rPr>
              <w:t>15</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F29BE">
              <w:rPr>
                <w:rStyle w:val="affff7"/>
                <w:noProof/>
              </w:rPr>
              <w:t>31</w:t>
            </w:r>
            <w:r w:rsidR="00DD77B3"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A9B9BD" w14:textId="77777777" w:rsidR="00020AF9" w:rsidRDefault="00020AF9" w:rsidP="00D225C0">
      <w:r>
        <w:separator/>
      </w:r>
    </w:p>
    <w:p w14:paraId="144745DB" w14:textId="77777777" w:rsidR="00020AF9" w:rsidRDefault="00020AF9"/>
  </w:footnote>
  <w:footnote w:type="continuationSeparator" w:id="0">
    <w:p w14:paraId="3FDCF8B8" w14:textId="77777777" w:rsidR="00020AF9" w:rsidRDefault="00020AF9" w:rsidP="00D225C0">
      <w:r>
        <w:continuationSeparator/>
      </w:r>
    </w:p>
    <w:p w14:paraId="1B3E8848" w14:textId="77777777" w:rsidR="00020AF9" w:rsidRDefault="00020AF9"/>
  </w:footnote>
  <w:footnote w:id="1">
    <w:p w14:paraId="787E4FEB" w14:textId="77777777" w:rsidR="00DD77B3" w:rsidRPr="009675CA" w:rsidRDefault="00DD77B3">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2">
    <w:p w14:paraId="20CCF2F8" w14:textId="77777777" w:rsidR="00DD77B3" w:rsidRDefault="00DD77B3">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B6E4CA62"/>
    <w:lvl w:ilvl="0">
      <w:start w:val="1"/>
      <w:numFmt w:val="decimal"/>
      <w:pStyle w:val="1"/>
      <w:suff w:val="space"/>
      <w:lvlText w:val="%1."/>
      <w:lvlJc w:val="left"/>
      <w:pPr>
        <w:ind w:left="141" w:firstLine="0"/>
      </w:pPr>
      <w:rPr>
        <w:rFonts w:hint="default"/>
        <w:b/>
        <w:color w:val="F8F8F8" w:themeColor="background1"/>
      </w:rPr>
    </w:lvl>
    <w:lvl w:ilvl="1">
      <w:start w:val="1"/>
      <w:numFmt w:val="decimal"/>
      <w:pStyle w:val="11"/>
      <w:suff w:val="space"/>
      <w:lvlText w:val="%1.%2."/>
      <w:lvlJc w:val="left"/>
      <w:pPr>
        <w:ind w:left="0" w:firstLine="0"/>
      </w:pPr>
      <w:rPr>
        <w:rFonts w:asciiTheme="minorHAnsi" w:hAnsiTheme="minorHAnsi"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1813E98"/>
    <w:multiLevelType w:val="hybridMultilevel"/>
    <w:tmpl w:val="97B47002"/>
    <w:lvl w:ilvl="0" w:tplc="8272C9EA">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5C71C6D"/>
    <w:multiLevelType w:val="hybridMultilevel"/>
    <w:tmpl w:val="57FA7A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73D20CB9"/>
    <w:multiLevelType w:val="multilevel"/>
    <w:tmpl w:val="C65C6122"/>
    <w:lvl w:ilvl="0">
      <w:start w:val="1"/>
      <w:numFmt w:val="decimal"/>
      <w:pStyle w:val="12"/>
      <w:suff w:val="space"/>
      <w:lvlText w:val="%1."/>
      <w:lvlJc w:val="left"/>
      <w:pPr>
        <w:ind w:left="432" w:hanging="432"/>
      </w:pPr>
      <w:rPr>
        <w:rFonts w:hint="default"/>
      </w:rPr>
    </w:lvl>
    <w:lvl w:ilvl="1">
      <w:start w:val="1"/>
      <w:numFmt w:val="decimal"/>
      <w:pStyle w:val="20"/>
      <w:suff w:val="space"/>
      <w:lvlText w:val="%1.%2."/>
      <w:lvlJc w:val="left"/>
      <w:pPr>
        <w:ind w:left="576" w:hanging="576"/>
      </w:pPr>
      <w:rPr>
        <w:rFonts w:hint="default"/>
        <w:b/>
        <w:lang w:val="ru-RU"/>
      </w:rPr>
    </w:lvl>
    <w:lvl w:ilvl="2">
      <w:start w:val="1"/>
      <w:numFmt w:val="decimal"/>
      <w:pStyle w:val="3"/>
      <w:suff w:val="space"/>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3"/>
  </w:num>
  <w:num w:numId="7">
    <w:abstractNumId w:val="6"/>
  </w:num>
  <w:num w:numId="8">
    <w:abstractNumId w:val="10"/>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2"/>
  </w:num>
  <w:num w:numId="13">
    <w:abstractNumId w:val="11"/>
  </w:num>
  <w:num w:numId="14">
    <w:abstractNumId w:val="12"/>
  </w:num>
  <w:num w:numId="15">
    <w:abstractNumId w:val="3"/>
  </w:num>
  <w:num w:numId="16">
    <w:abstractNumId w:val="3"/>
  </w:num>
  <w:num w:numId="17">
    <w:abstractNumId w:val="3"/>
  </w:num>
  <w:num w:numId="18">
    <w:abstractNumId w:val="8"/>
  </w:num>
  <w:num w:numId="19">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ttachedTemplate r:id="rId1"/>
  <w:stylePaneSortMethod w:val="0000"/>
  <w:documentProtection w:edit="readOnly"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406A"/>
    <w:rsid w:val="0000053F"/>
    <w:rsid w:val="000012EC"/>
    <w:rsid w:val="000027B9"/>
    <w:rsid w:val="000031D0"/>
    <w:rsid w:val="0000373D"/>
    <w:rsid w:val="00003C7B"/>
    <w:rsid w:val="000042CC"/>
    <w:rsid w:val="00006A3F"/>
    <w:rsid w:val="000077E7"/>
    <w:rsid w:val="000106A8"/>
    <w:rsid w:val="000108FB"/>
    <w:rsid w:val="000110FD"/>
    <w:rsid w:val="00011744"/>
    <w:rsid w:val="000125C3"/>
    <w:rsid w:val="00012ACB"/>
    <w:rsid w:val="0001345F"/>
    <w:rsid w:val="000153AD"/>
    <w:rsid w:val="0001572E"/>
    <w:rsid w:val="00015C01"/>
    <w:rsid w:val="0001662C"/>
    <w:rsid w:val="00016AD1"/>
    <w:rsid w:val="00016AEE"/>
    <w:rsid w:val="0001723A"/>
    <w:rsid w:val="000174A5"/>
    <w:rsid w:val="00020135"/>
    <w:rsid w:val="0002062D"/>
    <w:rsid w:val="00020755"/>
    <w:rsid w:val="00020AF9"/>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656"/>
    <w:rsid w:val="0003290C"/>
    <w:rsid w:val="00032A22"/>
    <w:rsid w:val="000331FA"/>
    <w:rsid w:val="000332F6"/>
    <w:rsid w:val="00033BCC"/>
    <w:rsid w:val="0003406A"/>
    <w:rsid w:val="00037955"/>
    <w:rsid w:val="00037FE0"/>
    <w:rsid w:val="000419D5"/>
    <w:rsid w:val="00041F03"/>
    <w:rsid w:val="000421BA"/>
    <w:rsid w:val="00042EF1"/>
    <w:rsid w:val="00043111"/>
    <w:rsid w:val="00044F1F"/>
    <w:rsid w:val="00045C06"/>
    <w:rsid w:val="00046621"/>
    <w:rsid w:val="0004725D"/>
    <w:rsid w:val="00050633"/>
    <w:rsid w:val="00053A68"/>
    <w:rsid w:val="00053D20"/>
    <w:rsid w:val="00053E99"/>
    <w:rsid w:val="00054592"/>
    <w:rsid w:val="00055118"/>
    <w:rsid w:val="0005554B"/>
    <w:rsid w:val="00055A83"/>
    <w:rsid w:val="00055E7F"/>
    <w:rsid w:val="000563F3"/>
    <w:rsid w:val="0005764A"/>
    <w:rsid w:val="0006010B"/>
    <w:rsid w:val="000604D7"/>
    <w:rsid w:val="0006083A"/>
    <w:rsid w:val="00061793"/>
    <w:rsid w:val="000620DF"/>
    <w:rsid w:val="000626A9"/>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77B06"/>
    <w:rsid w:val="00077C1D"/>
    <w:rsid w:val="00081FBE"/>
    <w:rsid w:val="00082024"/>
    <w:rsid w:val="000825A0"/>
    <w:rsid w:val="00082C9A"/>
    <w:rsid w:val="00082D2A"/>
    <w:rsid w:val="00083BAD"/>
    <w:rsid w:val="00083D72"/>
    <w:rsid w:val="000843C1"/>
    <w:rsid w:val="00084516"/>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43A0"/>
    <w:rsid w:val="0009519E"/>
    <w:rsid w:val="00095257"/>
    <w:rsid w:val="00096446"/>
    <w:rsid w:val="000969FE"/>
    <w:rsid w:val="00096BB8"/>
    <w:rsid w:val="00097204"/>
    <w:rsid w:val="000972E2"/>
    <w:rsid w:val="0009739D"/>
    <w:rsid w:val="00097502"/>
    <w:rsid w:val="000A08F2"/>
    <w:rsid w:val="000A0B0D"/>
    <w:rsid w:val="000A0DDA"/>
    <w:rsid w:val="000A14D2"/>
    <w:rsid w:val="000A1BBA"/>
    <w:rsid w:val="000A2007"/>
    <w:rsid w:val="000A22FE"/>
    <w:rsid w:val="000A3026"/>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5AF6"/>
    <w:rsid w:val="000B65C1"/>
    <w:rsid w:val="000B67A6"/>
    <w:rsid w:val="000B72EF"/>
    <w:rsid w:val="000C0CFC"/>
    <w:rsid w:val="000C0D1D"/>
    <w:rsid w:val="000C2121"/>
    <w:rsid w:val="000C247F"/>
    <w:rsid w:val="000C2A3B"/>
    <w:rsid w:val="000C33B5"/>
    <w:rsid w:val="000C352B"/>
    <w:rsid w:val="000C499D"/>
    <w:rsid w:val="000C55FF"/>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2F5"/>
    <w:rsid w:val="000E6691"/>
    <w:rsid w:val="000E6D6D"/>
    <w:rsid w:val="000E76A9"/>
    <w:rsid w:val="000E7BA7"/>
    <w:rsid w:val="000E7C0B"/>
    <w:rsid w:val="000F04B5"/>
    <w:rsid w:val="000F0D98"/>
    <w:rsid w:val="000F0ED2"/>
    <w:rsid w:val="000F1182"/>
    <w:rsid w:val="000F14BF"/>
    <w:rsid w:val="000F1BA4"/>
    <w:rsid w:val="000F2A25"/>
    <w:rsid w:val="000F3082"/>
    <w:rsid w:val="000F3485"/>
    <w:rsid w:val="000F4CAC"/>
    <w:rsid w:val="000F57B2"/>
    <w:rsid w:val="000F5FE3"/>
    <w:rsid w:val="000F6D92"/>
    <w:rsid w:val="000F7F9B"/>
    <w:rsid w:val="00100097"/>
    <w:rsid w:val="00100295"/>
    <w:rsid w:val="001006D6"/>
    <w:rsid w:val="00100913"/>
    <w:rsid w:val="001023C4"/>
    <w:rsid w:val="00102616"/>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5F9"/>
    <w:rsid w:val="00122A95"/>
    <w:rsid w:val="00122D5F"/>
    <w:rsid w:val="001234DB"/>
    <w:rsid w:val="001236B8"/>
    <w:rsid w:val="00123CD0"/>
    <w:rsid w:val="00123ED0"/>
    <w:rsid w:val="00124413"/>
    <w:rsid w:val="001249F8"/>
    <w:rsid w:val="00124C7D"/>
    <w:rsid w:val="001253A9"/>
    <w:rsid w:val="0012574A"/>
    <w:rsid w:val="00125B5C"/>
    <w:rsid w:val="00125DA4"/>
    <w:rsid w:val="0012617E"/>
    <w:rsid w:val="00126B40"/>
    <w:rsid w:val="00126D0F"/>
    <w:rsid w:val="00127550"/>
    <w:rsid w:val="001302F4"/>
    <w:rsid w:val="00130788"/>
    <w:rsid w:val="00130CE3"/>
    <w:rsid w:val="00131152"/>
    <w:rsid w:val="00131234"/>
    <w:rsid w:val="0013352E"/>
    <w:rsid w:val="0013364A"/>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128F"/>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323"/>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910"/>
    <w:rsid w:val="001A7B6C"/>
    <w:rsid w:val="001B085D"/>
    <w:rsid w:val="001B100F"/>
    <w:rsid w:val="001B1419"/>
    <w:rsid w:val="001B169A"/>
    <w:rsid w:val="001B1B3E"/>
    <w:rsid w:val="001B2289"/>
    <w:rsid w:val="001B246C"/>
    <w:rsid w:val="001B2610"/>
    <w:rsid w:val="001B2694"/>
    <w:rsid w:val="001B2C7A"/>
    <w:rsid w:val="001B3025"/>
    <w:rsid w:val="001B3A9F"/>
    <w:rsid w:val="001B3E07"/>
    <w:rsid w:val="001B3E43"/>
    <w:rsid w:val="001B5DDF"/>
    <w:rsid w:val="001B5EF0"/>
    <w:rsid w:val="001B6287"/>
    <w:rsid w:val="001C020A"/>
    <w:rsid w:val="001C0367"/>
    <w:rsid w:val="001C0A50"/>
    <w:rsid w:val="001C1836"/>
    <w:rsid w:val="001C1DA3"/>
    <w:rsid w:val="001C2ACB"/>
    <w:rsid w:val="001C2BE8"/>
    <w:rsid w:val="001C30C6"/>
    <w:rsid w:val="001C3709"/>
    <w:rsid w:val="001C376E"/>
    <w:rsid w:val="001C38BE"/>
    <w:rsid w:val="001C3982"/>
    <w:rsid w:val="001C3D8C"/>
    <w:rsid w:val="001C3F0D"/>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6B9"/>
    <w:rsid w:val="001F6AD1"/>
    <w:rsid w:val="001F6C20"/>
    <w:rsid w:val="001F6C2C"/>
    <w:rsid w:val="001F734F"/>
    <w:rsid w:val="00200EBB"/>
    <w:rsid w:val="002011D4"/>
    <w:rsid w:val="002012F7"/>
    <w:rsid w:val="00201583"/>
    <w:rsid w:val="00201660"/>
    <w:rsid w:val="00201ABC"/>
    <w:rsid w:val="00201CCA"/>
    <w:rsid w:val="00202B0B"/>
    <w:rsid w:val="002040FA"/>
    <w:rsid w:val="002044EF"/>
    <w:rsid w:val="00204B63"/>
    <w:rsid w:val="00205ABB"/>
    <w:rsid w:val="00206104"/>
    <w:rsid w:val="00206106"/>
    <w:rsid w:val="00206244"/>
    <w:rsid w:val="0020633C"/>
    <w:rsid w:val="0021046E"/>
    <w:rsid w:val="00211C44"/>
    <w:rsid w:val="00212FD0"/>
    <w:rsid w:val="00213130"/>
    <w:rsid w:val="00213E83"/>
    <w:rsid w:val="00214605"/>
    <w:rsid w:val="00215044"/>
    <w:rsid w:val="00215767"/>
    <w:rsid w:val="002164F4"/>
    <w:rsid w:val="0021686B"/>
    <w:rsid w:val="002169E8"/>
    <w:rsid w:val="00216C78"/>
    <w:rsid w:val="00217610"/>
    <w:rsid w:val="00217A09"/>
    <w:rsid w:val="00220199"/>
    <w:rsid w:val="00220A88"/>
    <w:rsid w:val="0022142E"/>
    <w:rsid w:val="00222840"/>
    <w:rsid w:val="002242A3"/>
    <w:rsid w:val="00226050"/>
    <w:rsid w:val="00226FF9"/>
    <w:rsid w:val="0023097D"/>
    <w:rsid w:val="0023140C"/>
    <w:rsid w:val="00235AF0"/>
    <w:rsid w:val="00235F39"/>
    <w:rsid w:val="00236CAC"/>
    <w:rsid w:val="00236E67"/>
    <w:rsid w:val="0023729B"/>
    <w:rsid w:val="00237FE3"/>
    <w:rsid w:val="0024114F"/>
    <w:rsid w:val="00241471"/>
    <w:rsid w:val="00241FB7"/>
    <w:rsid w:val="00242A4B"/>
    <w:rsid w:val="00242C45"/>
    <w:rsid w:val="00242DA3"/>
    <w:rsid w:val="002433BD"/>
    <w:rsid w:val="00243AC8"/>
    <w:rsid w:val="00243FDA"/>
    <w:rsid w:val="002440E7"/>
    <w:rsid w:val="002443C2"/>
    <w:rsid w:val="00244773"/>
    <w:rsid w:val="00244E7D"/>
    <w:rsid w:val="00245073"/>
    <w:rsid w:val="002450CA"/>
    <w:rsid w:val="00245E58"/>
    <w:rsid w:val="00245F51"/>
    <w:rsid w:val="00245FD5"/>
    <w:rsid w:val="00246312"/>
    <w:rsid w:val="00250C79"/>
    <w:rsid w:val="00250E5E"/>
    <w:rsid w:val="00250E78"/>
    <w:rsid w:val="002511DA"/>
    <w:rsid w:val="00251D75"/>
    <w:rsid w:val="002527FC"/>
    <w:rsid w:val="00252859"/>
    <w:rsid w:val="00253B79"/>
    <w:rsid w:val="00254015"/>
    <w:rsid w:val="00254700"/>
    <w:rsid w:val="00254DD9"/>
    <w:rsid w:val="0025595D"/>
    <w:rsid w:val="00255AE9"/>
    <w:rsid w:val="00256143"/>
    <w:rsid w:val="00256693"/>
    <w:rsid w:val="00257785"/>
    <w:rsid w:val="00260376"/>
    <w:rsid w:val="00260BFD"/>
    <w:rsid w:val="0026157A"/>
    <w:rsid w:val="0026176B"/>
    <w:rsid w:val="00261B79"/>
    <w:rsid w:val="00262180"/>
    <w:rsid w:val="0026483B"/>
    <w:rsid w:val="00266478"/>
    <w:rsid w:val="00266891"/>
    <w:rsid w:val="00267670"/>
    <w:rsid w:val="00267B99"/>
    <w:rsid w:val="00271732"/>
    <w:rsid w:val="00271A9E"/>
    <w:rsid w:val="00271D39"/>
    <w:rsid w:val="00273A23"/>
    <w:rsid w:val="00273F90"/>
    <w:rsid w:val="002741DB"/>
    <w:rsid w:val="00274FD1"/>
    <w:rsid w:val="00275A83"/>
    <w:rsid w:val="00277834"/>
    <w:rsid w:val="00282755"/>
    <w:rsid w:val="00282ACF"/>
    <w:rsid w:val="00283E1E"/>
    <w:rsid w:val="00283EDE"/>
    <w:rsid w:val="0028419B"/>
    <w:rsid w:val="00284C12"/>
    <w:rsid w:val="00285655"/>
    <w:rsid w:val="00285BA9"/>
    <w:rsid w:val="002876C7"/>
    <w:rsid w:val="00287C2C"/>
    <w:rsid w:val="00287DEA"/>
    <w:rsid w:val="00290CBC"/>
    <w:rsid w:val="002910CB"/>
    <w:rsid w:val="00291992"/>
    <w:rsid w:val="00291AC8"/>
    <w:rsid w:val="00292263"/>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406D"/>
    <w:rsid w:val="002A4460"/>
    <w:rsid w:val="002A4A60"/>
    <w:rsid w:val="002A5281"/>
    <w:rsid w:val="002A5378"/>
    <w:rsid w:val="002A5456"/>
    <w:rsid w:val="002A5523"/>
    <w:rsid w:val="002A5BF7"/>
    <w:rsid w:val="002A5DD6"/>
    <w:rsid w:val="002A63D5"/>
    <w:rsid w:val="002A71B1"/>
    <w:rsid w:val="002A7B09"/>
    <w:rsid w:val="002A7F12"/>
    <w:rsid w:val="002B046D"/>
    <w:rsid w:val="002B0D93"/>
    <w:rsid w:val="002B12BE"/>
    <w:rsid w:val="002B2090"/>
    <w:rsid w:val="002B29DD"/>
    <w:rsid w:val="002B2A5D"/>
    <w:rsid w:val="002B2E7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C6788"/>
    <w:rsid w:val="002D0ABA"/>
    <w:rsid w:val="002D12D7"/>
    <w:rsid w:val="002D1AAB"/>
    <w:rsid w:val="002D1FA9"/>
    <w:rsid w:val="002D2F5B"/>
    <w:rsid w:val="002D366D"/>
    <w:rsid w:val="002D39F1"/>
    <w:rsid w:val="002D3C4F"/>
    <w:rsid w:val="002D44EE"/>
    <w:rsid w:val="002D450C"/>
    <w:rsid w:val="002D4525"/>
    <w:rsid w:val="002D45A5"/>
    <w:rsid w:val="002D5E31"/>
    <w:rsid w:val="002D5F2D"/>
    <w:rsid w:val="002D634D"/>
    <w:rsid w:val="002D6692"/>
    <w:rsid w:val="002D68EA"/>
    <w:rsid w:val="002D7D7E"/>
    <w:rsid w:val="002E1478"/>
    <w:rsid w:val="002E154F"/>
    <w:rsid w:val="002E16FA"/>
    <w:rsid w:val="002E173E"/>
    <w:rsid w:val="002E17EE"/>
    <w:rsid w:val="002E3180"/>
    <w:rsid w:val="002E3260"/>
    <w:rsid w:val="002E40C8"/>
    <w:rsid w:val="002E4CE8"/>
    <w:rsid w:val="002E51B5"/>
    <w:rsid w:val="002E699C"/>
    <w:rsid w:val="002E76BC"/>
    <w:rsid w:val="002E7812"/>
    <w:rsid w:val="002F023B"/>
    <w:rsid w:val="002F0BC7"/>
    <w:rsid w:val="002F11D2"/>
    <w:rsid w:val="002F261A"/>
    <w:rsid w:val="002F284C"/>
    <w:rsid w:val="002F2A41"/>
    <w:rsid w:val="002F2EC8"/>
    <w:rsid w:val="002F34D9"/>
    <w:rsid w:val="002F35D6"/>
    <w:rsid w:val="002F3E54"/>
    <w:rsid w:val="002F431A"/>
    <w:rsid w:val="002F4E92"/>
    <w:rsid w:val="002F5200"/>
    <w:rsid w:val="002F56E2"/>
    <w:rsid w:val="002F5A6C"/>
    <w:rsid w:val="002F698E"/>
    <w:rsid w:val="002F6ADE"/>
    <w:rsid w:val="002F7915"/>
    <w:rsid w:val="003000A6"/>
    <w:rsid w:val="0030050A"/>
    <w:rsid w:val="00300A87"/>
    <w:rsid w:val="00300DC8"/>
    <w:rsid w:val="0030143B"/>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3B8F"/>
    <w:rsid w:val="00314C4B"/>
    <w:rsid w:val="00315475"/>
    <w:rsid w:val="003163F9"/>
    <w:rsid w:val="00316527"/>
    <w:rsid w:val="00316543"/>
    <w:rsid w:val="003166F5"/>
    <w:rsid w:val="00316735"/>
    <w:rsid w:val="00316C6D"/>
    <w:rsid w:val="00316CCE"/>
    <w:rsid w:val="003179DD"/>
    <w:rsid w:val="00320E8D"/>
    <w:rsid w:val="00321C12"/>
    <w:rsid w:val="00321FCF"/>
    <w:rsid w:val="00323948"/>
    <w:rsid w:val="00324269"/>
    <w:rsid w:val="00324291"/>
    <w:rsid w:val="0032516C"/>
    <w:rsid w:val="003258AD"/>
    <w:rsid w:val="00326866"/>
    <w:rsid w:val="00327260"/>
    <w:rsid w:val="0032729F"/>
    <w:rsid w:val="003272EF"/>
    <w:rsid w:val="00327968"/>
    <w:rsid w:val="00330B11"/>
    <w:rsid w:val="00331469"/>
    <w:rsid w:val="00332009"/>
    <w:rsid w:val="00332193"/>
    <w:rsid w:val="00332B8E"/>
    <w:rsid w:val="003330D2"/>
    <w:rsid w:val="00333416"/>
    <w:rsid w:val="003337CD"/>
    <w:rsid w:val="00333AB3"/>
    <w:rsid w:val="0033450D"/>
    <w:rsid w:val="00334ECE"/>
    <w:rsid w:val="003357FA"/>
    <w:rsid w:val="0033682F"/>
    <w:rsid w:val="0033684D"/>
    <w:rsid w:val="00337599"/>
    <w:rsid w:val="00340768"/>
    <w:rsid w:val="0034082A"/>
    <w:rsid w:val="00342324"/>
    <w:rsid w:val="003427EE"/>
    <w:rsid w:val="003427F0"/>
    <w:rsid w:val="00343736"/>
    <w:rsid w:val="003438C4"/>
    <w:rsid w:val="00343A09"/>
    <w:rsid w:val="00343C36"/>
    <w:rsid w:val="00343CBF"/>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460"/>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67A31"/>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25B"/>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336"/>
    <w:rsid w:val="003B3E9F"/>
    <w:rsid w:val="003B40D8"/>
    <w:rsid w:val="003B419A"/>
    <w:rsid w:val="003B41CB"/>
    <w:rsid w:val="003B43DE"/>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2D31"/>
    <w:rsid w:val="003D452E"/>
    <w:rsid w:val="003D4AF7"/>
    <w:rsid w:val="003D5A15"/>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73C"/>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ECF"/>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E1F"/>
    <w:rsid w:val="004411A0"/>
    <w:rsid w:val="00441C4E"/>
    <w:rsid w:val="0044295E"/>
    <w:rsid w:val="00443216"/>
    <w:rsid w:val="00443859"/>
    <w:rsid w:val="00443B0A"/>
    <w:rsid w:val="00443CF9"/>
    <w:rsid w:val="004455C2"/>
    <w:rsid w:val="00446F03"/>
    <w:rsid w:val="004470F5"/>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1B1"/>
    <w:rsid w:val="004624CE"/>
    <w:rsid w:val="00463A20"/>
    <w:rsid w:val="00466617"/>
    <w:rsid w:val="00466DC3"/>
    <w:rsid w:val="00467342"/>
    <w:rsid w:val="004707BD"/>
    <w:rsid w:val="00470809"/>
    <w:rsid w:val="00470A3B"/>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1549"/>
    <w:rsid w:val="00483248"/>
    <w:rsid w:val="004837E1"/>
    <w:rsid w:val="00483830"/>
    <w:rsid w:val="00483D86"/>
    <w:rsid w:val="00483EEF"/>
    <w:rsid w:val="00484195"/>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58E0"/>
    <w:rsid w:val="00495AFF"/>
    <w:rsid w:val="00496594"/>
    <w:rsid w:val="00496596"/>
    <w:rsid w:val="00497755"/>
    <w:rsid w:val="004A02EA"/>
    <w:rsid w:val="004A0978"/>
    <w:rsid w:val="004A0E8C"/>
    <w:rsid w:val="004A11C7"/>
    <w:rsid w:val="004A11DE"/>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0780"/>
    <w:rsid w:val="004B1339"/>
    <w:rsid w:val="004B1678"/>
    <w:rsid w:val="004B18CB"/>
    <w:rsid w:val="004B1D07"/>
    <w:rsid w:val="004B216E"/>
    <w:rsid w:val="004B227D"/>
    <w:rsid w:val="004B26ED"/>
    <w:rsid w:val="004B284F"/>
    <w:rsid w:val="004B4572"/>
    <w:rsid w:val="004B4DB9"/>
    <w:rsid w:val="004B4DF0"/>
    <w:rsid w:val="004B5D44"/>
    <w:rsid w:val="004B601C"/>
    <w:rsid w:val="004B63B0"/>
    <w:rsid w:val="004C03F1"/>
    <w:rsid w:val="004C1291"/>
    <w:rsid w:val="004C19E7"/>
    <w:rsid w:val="004C1AE3"/>
    <w:rsid w:val="004C1CA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77B"/>
    <w:rsid w:val="004D3940"/>
    <w:rsid w:val="004D3B3A"/>
    <w:rsid w:val="004D4604"/>
    <w:rsid w:val="004D52E3"/>
    <w:rsid w:val="004D551B"/>
    <w:rsid w:val="004D585D"/>
    <w:rsid w:val="004D5F23"/>
    <w:rsid w:val="004D6B27"/>
    <w:rsid w:val="004D7869"/>
    <w:rsid w:val="004D7A4D"/>
    <w:rsid w:val="004E07D9"/>
    <w:rsid w:val="004E1018"/>
    <w:rsid w:val="004E13C3"/>
    <w:rsid w:val="004E15AA"/>
    <w:rsid w:val="004E1677"/>
    <w:rsid w:val="004E1CEE"/>
    <w:rsid w:val="004E2C85"/>
    <w:rsid w:val="004E3336"/>
    <w:rsid w:val="004E3399"/>
    <w:rsid w:val="004E3872"/>
    <w:rsid w:val="004E3987"/>
    <w:rsid w:val="004E4B12"/>
    <w:rsid w:val="004E598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4D34"/>
    <w:rsid w:val="004F58BE"/>
    <w:rsid w:val="004F61AE"/>
    <w:rsid w:val="004F6646"/>
    <w:rsid w:val="004F75B3"/>
    <w:rsid w:val="004F7855"/>
    <w:rsid w:val="004F7FDF"/>
    <w:rsid w:val="005005BE"/>
    <w:rsid w:val="00500917"/>
    <w:rsid w:val="00500A42"/>
    <w:rsid w:val="00501BC5"/>
    <w:rsid w:val="005023CA"/>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17B49"/>
    <w:rsid w:val="005216EA"/>
    <w:rsid w:val="00521B48"/>
    <w:rsid w:val="00521C91"/>
    <w:rsid w:val="0052254B"/>
    <w:rsid w:val="005227A2"/>
    <w:rsid w:val="00522A4B"/>
    <w:rsid w:val="00524154"/>
    <w:rsid w:val="005267B7"/>
    <w:rsid w:val="005314EE"/>
    <w:rsid w:val="00531BCA"/>
    <w:rsid w:val="00532E69"/>
    <w:rsid w:val="005338F0"/>
    <w:rsid w:val="00534C64"/>
    <w:rsid w:val="005353C1"/>
    <w:rsid w:val="0053576E"/>
    <w:rsid w:val="00535C16"/>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3"/>
    <w:rsid w:val="0054798C"/>
    <w:rsid w:val="00550C3E"/>
    <w:rsid w:val="00551A6B"/>
    <w:rsid w:val="00551BE8"/>
    <w:rsid w:val="00551F87"/>
    <w:rsid w:val="00552133"/>
    <w:rsid w:val="005526F9"/>
    <w:rsid w:val="00552BF3"/>
    <w:rsid w:val="00552DD0"/>
    <w:rsid w:val="00553638"/>
    <w:rsid w:val="00554235"/>
    <w:rsid w:val="00554639"/>
    <w:rsid w:val="0055467C"/>
    <w:rsid w:val="005549A0"/>
    <w:rsid w:val="00554F2A"/>
    <w:rsid w:val="005563B5"/>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A5"/>
    <w:rsid w:val="00564865"/>
    <w:rsid w:val="00565C3E"/>
    <w:rsid w:val="00565F7C"/>
    <w:rsid w:val="005662DB"/>
    <w:rsid w:val="00566704"/>
    <w:rsid w:val="00566EA1"/>
    <w:rsid w:val="00566F12"/>
    <w:rsid w:val="00567C5F"/>
    <w:rsid w:val="005704AE"/>
    <w:rsid w:val="00570982"/>
    <w:rsid w:val="00571837"/>
    <w:rsid w:val="00571EAD"/>
    <w:rsid w:val="005721AF"/>
    <w:rsid w:val="005721EE"/>
    <w:rsid w:val="00572BE2"/>
    <w:rsid w:val="00572D22"/>
    <w:rsid w:val="00573258"/>
    <w:rsid w:val="0057337B"/>
    <w:rsid w:val="00573499"/>
    <w:rsid w:val="00573671"/>
    <w:rsid w:val="005738DB"/>
    <w:rsid w:val="005739AC"/>
    <w:rsid w:val="00575737"/>
    <w:rsid w:val="005766D1"/>
    <w:rsid w:val="00576B0B"/>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641"/>
    <w:rsid w:val="00590A6F"/>
    <w:rsid w:val="0059104E"/>
    <w:rsid w:val="005920BD"/>
    <w:rsid w:val="00592D32"/>
    <w:rsid w:val="005940E1"/>
    <w:rsid w:val="005941CC"/>
    <w:rsid w:val="005975D1"/>
    <w:rsid w:val="005A05C9"/>
    <w:rsid w:val="005A06AD"/>
    <w:rsid w:val="005A119F"/>
    <w:rsid w:val="005A19B3"/>
    <w:rsid w:val="005A1FC0"/>
    <w:rsid w:val="005A2C97"/>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B7552"/>
    <w:rsid w:val="005C04EF"/>
    <w:rsid w:val="005C101B"/>
    <w:rsid w:val="005C1745"/>
    <w:rsid w:val="005C1C08"/>
    <w:rsid w:val="005C2181"/>
    <w:rsid w:val="005C2276"/>
    <w:rsid w:val="005C2679"/>
    <w:rsid w:val="005C384A"/>
    <w:rsid w:val="005C3858"/>
    <w:rsid w:val="005C3AA9"/>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998"/>
    <w:rsid w:val="005D1C8B"/>
    <w:rsid w:val="005D2F97"/>
    <w:rsid w:val="005D3338"/>
    <w:rsid w:val="005D3BE5"/>
    <w:rsid w:val="005D48DB"/>
    <w:rsid w:val="005D4936"/>
    <w:rsid w:val="005D5D89"/>
    <w:rsid w:val="005D60A6"/>
    <w:rsid w:val="005D6F36"/>
    <w:rsid w:val="005D6FE2"/>
    <w:rsid w:val="005D7879"/>
    <w:rsid w:val="005D7B5F"/>
    <w:rsid w:val="005E118C"/>
    <w:rsid w:val="005E1D52"/>
    <w:rsid w:val="005E1E86"/>
    <w:rsid w:val="005E49BE"/>
    <w:rsid w:val="005E4FDA"/>
    <w:rsid w:val="005E5356"/>
    <w:rsid w:val="005E6E38"/>
    <w:rsid w:val="005E7112"/>
    <w:rsid w:val="005E79B1"/>
    <w:rsid w:val="005E7C13"/>
    <w:rsid w:val="005F1346"/>
    <w:rsid w:val="005F1414"/>
    <w:rsid w:val="005F279A"/>
    <w:rsid w:val="005F2C0F"/>
    <w:rsid w:val="005F3AAF"/>
    <w:rsid w:val="005F3CA0"/>
    <w:rsid w:val="005F3EDF"/>
    <w:rsid w:val="005F439F"/>
    <w:rsid w:val="005F4779"/>
    <w:rsid w:val="005F4EF3"/>
    <w:rsid w:val="005F53C8"/>
    <w:rsid w:val="005F56B3"/>
    <w:rsid w:val="005F63F1"/>
    <w:rsid w:val="005F6559"/>
    <w:rsid w:val="005F688F"/>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0E"/>
    <w:rsid w:val="00605537"/>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79E6"/>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6E30"/>
    <w:rsid w:val="00636F04"/>
    <w:rsid w:val="006377B9"/>
    <w:rsid w:val="00637919"/>
    <w:rsid w:val="006404CE"/>
    <w:rsid w:val="006406ED"/>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1D74"/>
    <w:rsid w:val="006529D6"/>
    <w:rsid w:val="00652E07"/>
    <w:rsid w:val="00653FBA"/>
    <w:rsid w:val="00654270"/>
    <w:rsid w:val="00654476"/>
    <w:rsid w:val="00656079"/>
    <w:rsid w:val="00656C6D"/>
    <w:rsid w:val="0065700A"/>
    <w:rsid w:val="00657210"/>
    <w:rsid w:val="00657769"/>
    <w:rsid w:val="00657A10"/>
    <w:rsid w:val="00657D58"/>
    <w:rsid w:val="00660153"/>
    <w:rsid w:val="00661638"/>
    <w:rsid w:val="00662566"/>
    <w:rsid w:val="006627FC"/>
    <w:rsid w:val="00663308"/>
    <w:rsid w:val="00663522"/>
    <w:rsid w:val="00663F20"/>
    <w:rsid w:val="006641A8"/>
    <w:rsid w:val="006665B7"/>
    <w:rsid w:val="00671416"/>
    <w:rsid w:val="0067174E"/>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9D6"/>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5702"/>
    <w:rsid w:val="006B5754"/>
    <w:rsid w:val="006B577A"/>
    <w:rsid w:val="006B5A94"/>
    <w:rsid w:val="006B5FE0"/>
    <w:rsid w:val="006B7190"/>
    <w:rsid w:val="006B7F96"/>
    <w:rsid w:val="006C107B"/>
    <w:rsid w:val="006C1FCE"/>
    <w:rsid w:val="006C37C6"/>
    <w:rsid w:val="006C3A9B"/>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1A2"/>
    <w:rsid w:val="006E3480"/>
    <w:rsid w:val="006E46C2"/>
    <w:rsid w:val="006E496C"/>
    <w:rsid w:val="006E4AE7"/>
    <w:rsid w:val="006E6775"/>
    <w:rsid w:val="006E6E7B"/>
    <w:rsid w:val="006F0451"/>
    <w:rsid w:val="006F0FE4"/>
    <w:rsid w:val="006F120D"/>
    <w:rsid w:val="006F1278"/>
    <w:rsid w:val="006F144D"/>
    <w:rsid w:val="006F1692"/>
    <w:rsid w:val="006F1B42"/>
    <w:rsid w:val="006F1D70"/>
    <w:rsid w:val="006F1FA1"/>
    <w:rsid w:val="006F2981"/>
    <w:rsid w:val="006F4089"/>
    <w:rsid w:val="006F41CA"/>
    <w:rsid w:val="006F47E4"/>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51A"/>
    <w:rsid w:val="00706EE3"/>
    <w:rsid w:val="00710D05"/>
    <w:rsid w:val="007125F3"/>
    <w:rsid w:val="007126B4"/>
    <w:rsid w:val="00713135"/>
    <w:rsid w:val="0071482E"/>
    <w:rsid w:val="0071483D"/>
    <w:rsid w:val="0071492E"/>
    <w:rsid w:val="00714D1B"/>
    <w:rsid w:val="007156DC"/>
    <w:rsid w:val="007160F8"/>
    <w:rsid w:val="007162A5"/>
    <w:rsid w:val="00716CD1"/>
    <w:rsid w:val="00716FA9"/>
    <w:rsid w:val="007178DF"/>
    <w:rsid w:val="007208B2"/>
    <w:rsid w:val="00720D2A"/>
    <w:rsid w:val="007217B2"/>
    <w:rsid w:val="007220C9"/>
    <w:rsid w:val="0072257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74A"/>
    <w:rsid w:val="00744E4F"/>
    <w:rsid w:val="00745019"/>
    <w:rsid w:val="0074536D"/>
    <w:rsid w:val="00745EDD"/>
    <w:rsid w:val="0074658F"/>
    <w:rsid w:val="00746B09"/>
    <w:rsid w:val="00746EA8"/>
    <w:rsid w:val="00747454"/>
    <w:rsid w:val="00747852"/>
    <w:rsid w:val="00747927"/>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214"/>
    <w:rsid w:val="007777EA"/>
    <w:rsid w:val="00777A39"/>
    <w:rsid w:val="00777D1F"/>
    <w:rsid w:val="00777E11"/>
    <w:rsid w:val="00780210"/>
    <w:rsid w:val="00781F69"/>
    <w:rsid w:val="00782138"/>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41D"/>
    <w:rsid w:val="00797489"/>
    <w:rsid w:val="00797C04"/>
    <w:rsid w:val="007A011B"/>
    <w:rsid w:val="007A0499"/>
    <w:rsid w:val="007A0D08"/>
    <w:rsid w:val="007A24B7"/>
    <w:rsid w:val="007A26A6"/>
    <w:rsid w:val="007A2724"/>
    <w:rsid w:val="007A32D2"/>
    <w:rsid w:val="007A33C9"/>
    <w:rsid w:val="007A341D"/>
    <w:rsid w:val="007A3ECB"/>
    <w:rsid w:val="007A40F5"/>
    <w:rsid w:val="007A4F62"/>
    <w:rsid w:val="007A660D"/>
    <w:rsid w:val="007A6892"/>
    <w:rsid w:val="007A6BF3"/>
    <w:rsid w:val="007A6EAB"/>
    <w:rsid w:val="007A7A37"/>
    <w:rsid w:val="007A7BC5"/>
    <w:rsid w:val="007A7C65"/>
    <w:rsid w:val="007A7E02"/>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1B2"/>
    <w:rsid w:val="007C02D8"/>
    <w:rsid w:val="007C126D"/>
    <w:rsid w:val="007C21BC"/>
    <w:rsid w:val="007C3364"/>
    <w:rsid w:val="007C4674"/>
    <w:rsid w:val="007C6AF3"/>
    <w:rsid w:val="007C6CB9"/>
    <w:rsid w:val="007C7370"/>
    <w:rsid w:val="007C75E5"/>
    <w:rsid w:val="007C7691"/>
    <w:rsid w:val="007C7F60"/>
    <w:rsid w:val="007D0940"/>
    <w:rsid w:val="007D2067"/>
    <w:rsid w:val="007D23B2"/>
    <w:rsid w:val="007D249C"/>
    <w:rsid w:val="007D2EF7"/>
    <w:rsid w:val="007D3452"/>
    <w:rsid w:val="007D3C99"/>
    <w:rsid w:val="007D3ED1"/>
    <w:rsid w:val="007D4DD5"/>
    <w:rsid w:val="007D52EB"/>
    <w:rsid w:val="007D5ED4"/>
    <w:rsid w:val="007D6D71"/>
    <w:rsid w:val="007E0642"/>
    <w:rsid w:val="007E100E"/>
    <w:rsid w:val="007E17AF"/>
    <w:rsid w:val="007E1903"/>
    <w:rsid w:val="007E1FCC"/>
    <w:rsid w:val="007E23B7"/>
    <w:rsid w:val="007E2585"/>
    <w:rsid w:val="007E29D2"/>
    <w:rsid w:val="007E2C38"/>
    <w:rsid w:val="007E3ECD"/>
    <w:rsid w:val="007E44CF"/>
    <w:rsid w:val="007E5475"/>
    <w:rsid w:val="007E60B7"/>
    <w:rsid w:val="007E7B87"/>
    <w:rsid w:val="007F02EB"/>
    <w:rsid w:val="007F0D3B"/>
    <w:rsid w:val="007F119A"/>
    <w:rsid w:val="007F38C1"/>
    <w:rsid w:val="007F39B3"/>
    <w:rsid w:val="007F426A"/>
    <w:rsid w:val="007F5977"/>
    <w:rsid w:val="007F6132"/>
    <w:rsid w:val="007F67BD"/>
    <w:rsid w:val="007F7058"/>
    <w:rsid w:val="007F7534"/>
    <w:rsid w:val="007F7A89"/>
    <w:rsid w:val="007F7C9C"/>
    <w:rsid w:val="00800036"/>
    <w:rsid w:val="008019B4"/>
    <w:rsid w:val="0080240C"/>
    <w:rsid w:val="00802F00"/>
    <w:rsid w:val="00802F7E"/>
    <w:rsid w:val="008037E1"/>
    <w:rsid w:val="008039EF"/>
    <w:rsid w:val="00803F95"/>
    <w:rsid w:val="00804F4E"/>
    <w:rsid w:val="00805168"/>
    <w:rsid w:val="0080547D"/>
    <w:rsid w:val="00805BEB"/>
    <w:rsid w:val="00806211"/>
    <w:rsid w:val="0080640B"/>
    <w:rsid w:val="00806609"/>
    <w:rsid w:val="008067DF"/>
    <w:rsid w:val="00806A55"/>
    <w:rsid w:val="00806B13"/>
    <w:rsid w:val="00807635"/>
    <w:rsid w:val="00807923"/>
    <w:rsid w:val="00807C31"/>
    <w:rsid w:val="00807CF1"/>
    <w:rsid w:val="00810C39"/>
    <w:rsid w:val="00810F0F"/>
    <w:rsid w:val="008111D2"/>
    <w:rsid w:val="008125E7"/>
    <w:rsid w:val="00812913"/>
    <w:rsid w:val="008138DA"/>
    <w:rsid w:val="008138DF"/>
    <w:rsid w:val="00813D80"/>
    <w:rsid w:val="00815CCC"/>
    <w:rsid w:val="008169DE"/>
    <w:rsid w:val="00816F05"/>
    <w:rsid w:val="00820FC8"/>
    <w:rsid w:val="0082111B"/>
    <w:rsid w:val="00821944"/>
    <w:rsid w:val="008220DF"/>
    <w:rsid w:val="00822905"/>
    <w:rsid w:val="00822D77"/>
    <w:rsid w:val="00824172"/>
    <w:rsid w:val="008242BD"/>
    <w:rsid w:val="00824628"/>
    <w:rsid w:val="00824818"/>
    <w:rsid w:val="00824FDA"/>
    <w:rsid w:val="0082518E"/>
    <w:rsid w:val="00827022"/>
    <w:rsid w:val="008270F1"/>
    <w:rsid w:val="008275D3"/>
    <w:rsid w:val="00830434"/>
    <w:rsid w:val="00830B00"/>
    <w:rsid w:val="00830C7E"/>
    <w:rsid w:val="008314AC"/>
    <w:rsid w:val="00831901"/>
    <w:rsid w:val="00831C66"/>
    <w:rsid w:val="00831E9D"/>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081A"/>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31A"/>
    <w:rsid w:val="00856483"/>
    <w:rsid w:val="00857C57"/>
    <w:rsid w:val="00857D32"/>
    <w:rsid w:val="00860B92"/>
    <w:rsid w:val="008614ED"/>
    <w:rsid w:val="00861842"/>
    <w:rsid w:val="00861911"/>
    <w:rsid w:val="008619AC"/>
    <w:rsid w:val="008629F9"/>
    <w:rsid w:val="00863567"/>
    <w:rsid w:val="00863E4F"/>
    <w:rsid w:val="00864490"/>
    <w:rsid w:val="00864C66"/>
    <w:rsid w:val="00866566"/>
    <w:rsid w:val="00866B64"/>
    <w:rsid w:val="00867835"/>
    <w:rsid w:val="00867C1F"/>
    <w:rsid w:val="00867EE3"/>
    <w:rsid w:val="00870784"/>
    <w:rsid w:val="00870D92"/>
    <w:rsid w:val="00871212"/>
    <w:rsid w:val="00871263"/>
    <w:rsid w:val="008712CE"/>
    <w:rsid w:val="0087159A"/>
    <w:rsid w:val="00871AF6"/>
    <w:rsid w:val="0087279D"/>
    <w:rsid w:val="00872D48"/>
    <w:rsid w:val="008736AE"/>
    <w:rsid w:val="008750D0"/>
    <w:rsid w:val="00875773"/>
    <w:rsid w:val="008762AB"/>
    <w:rsid w:val="008769E0"/>
    <w:rsid w:val="00876E7A"/>
    <w:rsid w:val="008771AF"/>
    <w:rsid w:val="008774AC"/>
    <w:rsid w:val="00877DB1"/>
    <w:rsid w:val="00880401"/>
    <w:rsid w:val="00880B50"/>
    <w:rsid w:val="0088261B"/>
    <w:rsid w:val="00882829"/>
    <w:rsid w:val="00882EFD"/>
    <w:rsid w:val="00882FDE"/>
    <w:rsid w:val="00883075"/>
    <w:rsid w:val="008831BF"/>
    <w:rsid w:val="008832D1"/>
    <w:rsid w:val="0088394D"/>
    <w:rsid w:val="00883C5D"/>
    <w:rsid w:val="00883CFC"/>
    <w:rsid w:val="0088418A"/>
    <w:rsid w:val="00884563"/>
    <w:rsid w:val="0088462B"/>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7C3"/>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2A2"/>
    <w:rsid w:val="008B3B94"/>
    <w:rsid w:val="008B3FF4"/>
    <w:rsid w:val="008B4448"/>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2A"/>
    <w:rsid w:val="008C65E0"/>
    <w:rsid w:val="008C69A7"/>
    <w:rsid w:val="008C7515"/>
    <w:rsid w:val="008D019A"/>
    <w:rsid w:val="008D0411"/>
    <w:rsid w:val="008D0490"/>
    <w:rsid w:val="008D1240"/>
    <w:rsid w:val="008D1ABF"/>
    <w:rsid w:val="008D2700"/>
    <w:rsid w:val="008D4097"/>
    <w:rsid w:val="008D4132"/>
    <w:rsid w:val="008D5095"/>
    <w:rsid w:val="008D5397"/>
    <w:rsid w:val="008D5C12"/>
    <w:rsid w:val="008D6586"/>
    <w:rsid w:val="008E069B"/>
    <w:rsid w:val="008E0F58"/>
    <w:rsid w:val="008E137B"/>
    <w:rsid w:val="008E1C71"/>
    <w:rsid w:val="008E234F"/>
    <w:rsid w:val="008E2AAB"/>
    <w:rsid w:val="008E2C4C"/>
    <w:rsid w:val="008E35CD"/>
    <w:rsid w:val="008E35EA"/>
    <w:rsid w:val="008E3A1F"/>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3A5"/>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4BA3"/>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5096A"/>
    <w:rsid w:val="00950AB0"/>
    <w:rsid w:val="00950FF5"/>
    <w:rsid w:val="0095136E"/>
    <w:rsid w:val="009523E8"/>
    <w:rsid w:val="009525B8"/>
    <w:rsid w:val="00952F85"/>
    <w:rsid w:val="00953753"/>
    <w:rsid w:val="00953AAF"/>
    <w:rsid w:val="00954070"/>
    <w:rsid w:val="00954801"/>
    <w:rsid w:val="00954AE6"/>
    <w:rsid w:val="00954ED7"/>
    <w:rsid w:val="00954F2F"/>
    <w:rsid w:val="00955233"/>
    <w:rsid w:val="00955BA1"/>
    <w:rsid w:val="00956A0E"/>
    <w:rsid w:val="00957583"/>
    <w:rsid w:val="00957698"/>
    <w:rsid w:val="00957A64"/>
    <w:rsid w:val="00960A4D"/>
    <w:rsid w:val="009615BF"/>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67E73"/>
    <w:rsid w:val="00971F45"/>
    <w:rsid w:val="00973279"/>
    <w:rsid w:val="0097337A"/>
    <w:rsid w:val="00973491"/>
    <w:rsid w:val="00974626"/>
    <w:rsid w:val="00974A09"/>
    <w:rsid w:val="00974B72"/>
    <w:rsid w:val="00974B8E"/>
    <w:rsid w:val="00974EBC"/>
    <w:rsid w:val="00975182"/>
    <w:rsid w:val="0097519C"/>
    <w:rsid w:val="009751FD"/>
    <w:rsid w:val="00975D8E"/>
    <w:rsid w:val="00975F61"/>
    <w:rsid w:val="009768EE"/>
    <w:rsid w:val="00977325"/>
    <w:rsid w:val="00977994"/>
    <w:rsid w:val="00977EA8"/>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6FD"/>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7C1C"/>
    <w:rsid w:val="009A7CE1"/>
    <w:rsid w:val="009B09DA"/>
    <w:rsid w:val="009B1865"/>
    <w:rsid w:val="009B1EF0"/>
    <w:rsid w:val="009B2CF1"/>
    <w:rsid w:val="009B2D72"/>
    <w:rsid w:val="009B2E96"/>
    <w:rsid w:val="009B3938"/>
    <w:rsid w:val="009B3A69"/>
    <w:rsid w:val="009C05C1"/>
    <w:rsid w:val="009C06BA"/>
    <w:rsid w:val="009C0AB1"/>
    <w:rsid w:val="009C142A"/>
    <w:rsid w:val="009C150C"/>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1ABC"/>
    <w:rsid w:val="009D216C"/>
    <w:rsid w:val="009D217D"/>
    <w:rsid w:val="009D313B"/>
    <w:rsid w:val="009D333F"/>
    <w:rsid w:val="009D35F5"/>
    <w:rsid w:val="009D3730"/>
    <w:rsid w:val="009D3739"/>
    <w:rsid w:val="009D38C5"/>
    <w:rsid w:val="009D3B85"/>
    <w:rsid w:val="009D4A14"/>
    <w:rsid w:val="009D53FB"/>
    <w:rsid w:val="009D6255"/>
    <w:rsid w:val="009D6617"/>
    <w:rsid w:val="009D6916"/>
    <w:rsid w:val="009D6DE2"/>
    <w:rsid w:val="009D7095"/>
    <w:rsid w:val="009D78B9"/>
    <w:rsid w:val="009D7CED"/>
    <w:rsid w:val="009E06E4"/>
    <w:rsid w:val="009E171C"/>
    <w:rsid w:val="009E1A26"/>
    <w:rsid w:val="009E2C21"/>
    <w:rsid w:val="009E2F6E"/>
    <w:rsid w:val="009E2FBD"/>
    <w:rsid w:val="009E338D"/>
    <w:rsid w:val="009E4B24"/>
    <w:rsid w:val="009E4E17"/>
    <w:rsid w:val="009E53F4"/>
    <w:rsid w:val="009E5E42"/>
    <w:rsid w:val="009E6169"/>
    <w:rsid w:val="009E62C7"/>
    <w:rsid w:val="009E703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38A1"/>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55D"/>
    <w:rsid w:val="00A23D7F"/>
    <w:rsid w:val="00A24929"/>
    <w:rsid w:val="00A2496C"/>
    <w:rsid w:val="00A257F5"/>
    <w:rsid w:val="00A25DEB"/>
    <w:rsid w:val="00A26A6F"/>
    <w:rsid w:val="00A26D5D"/>
    <w:rsid w:val="00A26DCD"/>
    <w:rsid w:val="00A27414"/>
    <w:rsid w:val="00A278B9"/>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3987"/>
    <w:rsid w:val="00A441DD"/>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01A"/>
    <w:rsid w:val="00A52C92"/>
    <w:rsid w:val="00A5349E"/>
    <w:rsid w:val="00A557FC"/>
    <w:rsid w:val="00A55EF7"/>
    <w:rsid w:val="00A56761"/>
    <w:rsid w:val="00A56B71"/>
    <w:rsid w:val="00A57144"/>
    <w:rsid w:val="00A57828"/>
    <w:rsid w:val="00A60AA1"/>
    <w:rsid w:val="00A62CA2"/>
    <w:rsid w:val="00A6379B"/>
    <w:rsid w:val="00A641D7"/>
    <w:rsid w:val="00A646D2"/>
    <w:rsid w:val="00A6472B"/>
    <w:rsid w:val="00A64B00"/>
    <w:rsid w:val="00A64B0A"/>
    <w:rsid w:val="00A65C47"/>
    <w:rsid w:val="00A67EE1"/>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B4F"/>
    <w:rsid w:val="00A83EE9"/>
    <w:rsid w:val="00A849E5"/>
    <w:rsid w:val="00A84B03"/>
    <w:rsid w:val="00A852CB"/>
    <w:rsid w:val="00A86F03"/>
    <w:rsid w:val="00A87BEF"/>
    <w:rsid w:val="00A87CE4"/>
    <w:rsid w:val="00A900BD"/>
    <w:rsid w:val="00A90952"/>
    <w:rsid w:val="00A90B2C"/>
    <w:rsid w:val="00A911F1"/>
    <w:rsid w:val="00A91207"/>
    <w:rsid w:val="00A912C0"/>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529B"/>
    <w:rsid w:val="00AA53C2"/>
    <w:rsid w:val="00AA5546"/>
    <w:rsid w:val="00AA6479"/>
    <w:rsid w:val="00AA6755"/>
    <w:rsid w:val="00AA7778"/>
    <w:rsid w:val="00AA781F"/>
    <w:rsid w:val="00AA7828"/>
    <w:rsid w:val="00AB0349"/>
    <w:rsid w:val="00AB162A"/>
    <w:rsid w:val="00AB2F7C"/>
    <w:rsid w:val="00AB31C3"/>
    <w:rsid w:val="00AB3DE1"/>
    <w:rsid w:val="00AB3FF7"/>
    <w:rsid w:val="00AB4592"/>
    <w:rsid w:val="00AB4847"/>
    <w:rsid w:val="00AB523B"/>
    <w:rsid w:val="00AB5316"/>
    <w:rsid w:val="00AB5355"/>
    <w:rsid w:val="00AB5444"/>
    <w:rsid w:val="00AB5D18"/>
    <w:rsid w:val="00AB6420"/>
    <w:rsid w:val="00AC3004"/>
    <w:rsid w:val="00AC3114"/>
    <w:rsid w:val="00AC36BB"/>
    <w:rsid w:val="00AC42E0"/>
    <w:rsid w:val="00AC49F5"/>
    <w:rsid w:val="00AC502C"/>
    <w:rsid w:val="00AC58BB"/>
    <w:rsid w:val="00AC5AD9"/>
    <w:rsid w:val="00AC6489"/>
    <w:rsid w:val="00AC79BE"/>
    <w:rsid w:val="00AC7B23"/>
    <w:rsid w:val="00AC7B2E"/>
    <w:rsid w:val="00AD08F8"/>
    <w:rsid w:val="00AD1C19"/>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326"/>
    <w:rsid w:val="00AF5749"/>
    <w:rsid w:val="00AF5997"/>
    <w:rsid w:val="00AF7A85"/>
    <w:rsid w:val="00B001A8"/>
    <w:rsid w:val="00B001DE"/>
    <w:rsid w:val="00B010D7"/>
    <w:rsid w:val="00B0186C"/>
    <w:rsid w:val="00B0252D"/>
    <w:rsid w:val="00B02832"/>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81D"/>
    <w:rsid w:val="00B25DD6"/>
    <w:rsid w:val="00B2634B"/>
    <w:rsid w:val="00B26A09"/>
    <w:rsid w:val="00B27040"/>
    <w:rsid w:val="00B277CD"/>
    <w:rsid w:val="00B27C69"/>
    <w:rsid w:val="00B27F9C"/>
    <w:rsid w:val="00B304B8"/>
    <w:rsid w:val="00B30762"/>
    <w:rsid w:val="00B3110B"/>
    <w:rsid w:val="00B31817"/>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1E03"/>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1B07"/>
    <w:rsid w:val="00B5212C"/>
    <w:rsid w:val="00B52956"/>
    <w:rsid w:val="00B52F7A"/>
    <w:rsid w:val="00B53A88"/>
    <w:rsid w:val="00B5403B"/>
    <w:rsid w:val="00B5456F"/>
    <w:rsid w:val="00B55A63"/>
    <w:rsid w:val="00B564B6"/>
    <w:rsid w:val="00B56B74"/>
    <w:rsid w:val="00B56D49"/>
    <w:rsid w:val="00B6136A"/>
    <w:rsid w:val="00B61BAB"/>
    <w:rsid w:val="00B6202B"/>
    <w:rsid w:val="00B62B7A"/>
    <w:rsid w:val="00B62FA8"/>
    <w:rsid w:val="00B6489B"/>
    <w:rsid w:val="00B65A64"/>
    <w:rsid w:val="00B664F1"/>
    <w:rsid w:val="00B6774E"/>
    <w:rsid w:val="00B67DCC"/>
    <w:rsid w:val="00B71817"/>
    <w:rsid w:val="00B71DDE"/>
    <w:rsid w:val="00B7337E"/>
    <w:rsid w:val="00B744C3"/>
    <w:rsid w:val="00B746E7"/>
    <w:rsid w:val="00B7473B"/>
    <w:rsid w:val="00B74E0B"/>
    <w:rsid w:val="00B757C2"/>
    <w:rsid w:val="00B7612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3CE4"/>
    <w:rsid w:val="00B83F3D"/>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B01"/>
    <w:rsid w:val="00B9463E"/>
    <w:rsid w:val="00B9584C"/>
    <w:rsid w:val="00B958AA"/>
    <w:rsid w:val="00B969F4"/>
    <w:rsid w:val="00B971AC"/>
    <w:rsid w:val="00BA04C2"/>
    <w:rsid w:val="00BA0774"/>
    <w:rsid w:val="00BA0A0E"/>
    <w:rsid w:val="00BA0AF4"/>
    <w:rsid w:val="00BA1DF1"/>
    <w:rsid w:val="00BA1F1F"/>
    <w:rsid w:val="00BA20E1"/>
    <w:rsid w:val="00BA23A0"/>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A1B"/>
    <w:rsid w:val="00BB5DDE"/>
    <w:rsid w:val="00BB7267"/>
    <w:rsid w:val="00BB751F"/>
    <w:rsid w:val="00BB795C"/>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4F8"/>
    <w:rsid w:val="00BC6530"/>
    <w:rsid w:val="00BC6F80"/>
    <w:rsid w:val="00BC7B61"/>
    <w:rsid w:val="00BC7BDE"/>
    <w:rsid w:val="00BD028D"/>
    <w:rsid w:val="00BD085D"/>
    <w:rsid w:val="00BD0D01"/>
    <w:rsid w:val="00BD15A6"/>
    <w:rsid w:val="00BD15C9"/>
    <w:rsid w:val="00BD1A86"/>
    <w:rsid w:val="00BD1FD2"/>
    <w:rsid w:val="00BD22EF"/>
    <w:rsid w:val="00BD3EA8"/>
    <w:rsid w:val="00BD451C"/>
    <w:rsid w:val="00BD4BC1"/>
    <w:rsid w:val="00BD5ADE"/>
    <w:rsid w:val="00BD615B"/>
    <w:rsid w:val="00BE0483"/>
    <w:rsid w:val="00BE1741"/>
    <w:rsid w:val="00BE25FA"/>
    <w:rsid w:val="00BE281F"/>
    <w:rsid w:val="00BE3194"/>
    <w:rsid w:val="00BE495F"/>
    <w:rsid w:val="00BE49DD"/>
    <w:rsid w:val="00BE5EB6"/>
    <w:rsid w:val="00BE680C"/>
    <w:rsid w:val="00BE6963"/>
    <w:rsid w:val="00BE6976"/>
    <w:rsid w:val="00BE6C96"/>
    <w:rsid w:val="00BF14D0"/>
    <w:rsid w:val="00BF29BE"/>
    <w:rsid w:val="00BF2E14"/>
    <w:rsid w:val="00BF2FF0"/>
    <w:rsid w:val="00BF314E"/>
    <w:rsid w:val="00BF38E5"/>
    <w:rsid w:val="00BF3DD4"/>
    <w:rsid w:val="00BF4104"/>
    <w:rsid w:val="00BF4CE6"/>
    <w:rsid w:val="00BF5475"/>
    <w:rsid w:val="00BF5517"/>
    <w:rsid w:val="00BF5A67"/>
    <w:rsid w:val="00BF61D5"/>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756"/>
    <w:rsid w:val="00C10B72"/>
    <w:rsid w:val="00C113B5"/>
    <w:rsid w:val="00C12E16"/>
    <w:rsid w:val="00C13F57"/>
    <w:rsid w:val="00C1456E"/>
    <w:rsid w:val="00C1464B"/>
    <w:rsid w:val="00C15B13"/>
    <w:rsid w:val="00C15C21"/>
    <w:rsid w:val="00C15D7A"/>
    <w:rsid w:val="00C17512"/>
    <w:rsid w:val="00C1779E"/>
    <w:rsid w:val="00C17D9B"/>
    <w:rsid w:val="00C2001F"/>
    <w:rsid w:val="00C200C2"/>
    <w:rsid w:val="00C207F6"/>
    <w:rsid w:val="00C21612"/>
    <w:rsid w:val="00C21728"/>
    <w:rsid w:val="00C22D94"/>
    <w:rsid w:val="00C22E7C"/>
    <w:rsid w:val="00C2330A"/>
    <w:rsid w:val="00C23325"/>
    <w:rsid w:val="00C23B0F"/>
    <w:rsid w:val="00C243DB"/>
    <w:rsid w:val="00C25034"/>
    <w:rsid w:val="00C25A90"/>
    <w:rsid w:val="00C30706"/>
    <w:rsid w:val="00C309E0"/>
    <w:rsid w:val="00C31853"/>
    <w:rsid w:val="00C31A76"/>
    <w:rsid w:val="00C3357E"/>
    <w:rsid w:val="00C34472"/>
    <w:rsid w:val="00C34AF1"/>
    <w:rsid w:val="00C34E5D"/>
    <w:rsid w:val="00C35003"/>
    <w:rsid w:val="00C353CA"/>
    <w:rsid w:val="00C35947"/>
    <w:rsid w:val="00C35BB0"/>
    <w:rsid w:val="00C36C80"/>
    <w:rsid w:val="00C36CD8"/>
    <w:rsid w:val="00C376BF"/>
    <w:rsid w:val="00C4020F"/>
    <w:rsid w:val="00C405C3"/>
    <w:rsid w:val="00C41C8B"/>
    <w:rsid w:val="00C43000"/>
    <w:rsid w:val="00C4575E"/>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615C"/>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0F4B"/>
    <w:rsid w:val="00C711D6"/>
    <w:rsid w:val="00C7140B"/>
    <w:rsid w:val="00C71C97"/>
    <w:rsid w:val="00C71EE2"/>
    <w:rsid w:val="00C721BE"/>
    <w:rsid w:val="00C7228C"/>
    <w:rsid w:val="00C73067"/>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2C8"/>
    <w:rsid w:val="00C83E1E"/>
    <w:rsid w:val="00C84DEA"/>
    <w:rsid w:val="00C84F9F"/>
    <w:rsid w:val="00C8667E"/>
    <w:rsid w:val="00C86B17"/>
    <w:rsid w:val="00C8764F"/>
    <w:rsid w:val="00C90F29"/>
    <w:rsid w:val="00C9145F"/>
    <w:rsid w:val="00C91BB1"/>
    <w:rsid w:val="00C92061"/>
    <w:rsid w:val="00C93066"/>
    <w:rsid w:val="00C93577"/>
    <w:rsid w:val="00C93650"/>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8CF"/>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F6B"/>
    <w:rsid w:val="00CB714C"/>
    <w:rsid w:val="00CB7621"/>
    <w:rsid w:val="00CB7750"/>
    <w:rsid w:val="00CB79DC"/>
    <w:rsid w:val="00CB7B10"/>
    <w:rsid w:val="00CB7B8B"/>
    <w:rsid w:val="00CB7C30"/>
    <w:rsid w:val="00CC21E5"/>
    <w:rsid w:val="00CC4517"/>
    <w:rsid w:val="00CC4AEE"/>
    <w:rsid w:val="00CC535C"/>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2E59"/>
    <w:rsid w:val="00CD34D5"/>
    <w:rsid w:val="00CD4592"/>
    <w:rsid w:val="00CD4980"/>
    <w:rsid w:val="00CD4D9B"/>
    <w:rsid w:val="00CD6A88"/>
    <w:rsid w:val="00CD6E65"/>
    <w:rsid w:val="00CD71ED"/>
    <w:rsid w:val="00CD778B"/>
    <w:rsid w:val="00CE026B"/>
    <w:rsid w:val="00CE05D7"/>
    <w:rsid w:val="00CE088A"/>
    <w:rsid w:val="00CE291F"/>
    <w:rsid w:val="00CE2D22"/>
    <w:rsid w:val="00CE2ED6"/>
    <w:rsid w:val="00CE388D"/>
    <w:rsid w:val="00CE389C"/>
    <w:rsid w:val="00CE4100"/>
    <w:rsid w:val="00CE4932"/>
    <w:rsid w:val="00CE5106"/>
    <w:rsid w:val="00CE545C"/>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83"/>
    <w:rsid w:val="00D00BC3"/>
    <w:rsid w:val="00D018AD"/>
    <w:rsid w:val="00D019E9"/>
    <w:rsid w:val="00D01ACE"/>
    <w:rsid w:val="00D01CAB"/>
    <w:rsid w:val="00D01F04"/>
    <w:rsid w:val="00D02615"/>
    <w:rsid w:val="00D02769"/>
    <w:rsid w:val="00D02B97"/>
    <w:rsid w:val="00D0305A"/>
    <w:rsid w:val="00D04E21"/>
    <w:rsid w:val="00D05AA0"/>
    <w:rsid w:val="00D0623B"/>
    <w:rsid w:val="00D07114"/>
    <w:rsid w:val="00D07299"/>
    <w:rsid w:val="00D072E6"/>
    <w:rsid w:val="00D10B8B"/>
    <w:rsid w:val="00D10BC7"/>
    <w:rsid w:val="00D10EFD"/>
    <w:rsid w:val="00D11210"/>
    <w:rsid w:val="00D11CDE"/>
    <w:rsid w:val="00D1203C"/>
    <w:rsid w:val="00D123DA"/>
    <w:rsid w:val="00D125E3"/>
    <w:rsid w:val="00D1451D"/>
    <w:rsid w:val="00D14ECE"/>
    <w:rsid w:val="00D156A1"/>
    <w:rsid w:val="00D16632"/>
    <w:rsid w:val="00D20516"/>
    <w:rsid w:val="00D20BF5"/>
    <w:rsid w:val="00D225C0"/>
    <w:rsid w:val="00D22C2A"/>
    <w:rsid w:val="00D24712"/>
    <w:rsid w:val="00D25896"/>
    <w:rsid w:val="00D2616C"/>
    <w:rsid w:val="00D27FAE"/>
    <w:rsid w:val="00D31600"/>
    <w:rsid w:val="00D31644"/>
    <w:rsid w:val="00D31969"/>
    <w:rsid w:val="00D31B12"/>
    <w:rsid w:val="00D31DD8"/>
    <w:rsid w:val="00D31DD9"/>
    <w:rsid w:val="00D32530"/>
    <w:rsid w:val="00D3296E"/>
    <w:rsid w:val="00D35541"/>
    <w:rsid w:val="00D35701"/>
    <w:rsid w:val="00D358B4"/>
    <w:rsid w:val="00D35E49"/>
    <w:rsid w:val="00D35ECD"/>
    <w:rsid w:val="00D36212"/>
    <w:rsid w:val="00D364EF"/>
    <w:rsid w:val="00D36B2B"/>
    <w:rsid w:val="00D37833"/>
    <w:rsid w:val="00D405BE"/>
    <w:rsid w:val="00D40B01"/>
    <w:rsid w:val="00D41227"/>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3CA6"/>
    <w:rsid w:val="00D54622"/>
    <w:rsid w:val="00D54EB6"/>
    <w:rsid w:val="00D55702"/>
    <w:rsid w:val="00D55C39"/>
    <w:rsid w:val="00D56859"/>
    <w:rsid w:val="00D57204"/>
    <w:rsid w:val="00D5722C"/>
    <w:rsid w:val="00D57A8C"/>
    <w:rsid w:val="00D57D24"/>
    <w:rsid w:val="00D6010E"/>
    <w:rsid w:val="00D601CE"/>
    <w:rsid w:val="00D60534"/>
    <w:rsid w:val="00D60C8D"/>
    <w:rsid w:val="00D60E78"/>
    <w:rsid w:val="00D61776"/>
    <w:rsid w:val="00D61B0A"/>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47"/>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6CE"/>
    <w:rsid w:val="00D848AF"/>
    <w:rsid w:val="00D84CFE"/>
    <w:rsid w:val="00D855FA"/>
    <w:rsid w:val="00D858E8"/>
    <w:rsid w:val="00D870D2"/>
    <w:rsid w:val="00D875C4"/>
    <w:rsid w:val="00D90CBD"/>
    <w:rsid w:val="00D91198"/>
    <w:rsid w:val="00D91CFB"/>
    <w:rsid w:val="00D929DB"/>
    <w:rsid w:val="00D932CB"/>
    <w:rsid w:val="00D936D0"/>
    <w:rsid w:val="00D938FF"/>
    <w:rsid w:val="00D93BC9"/>
    <w:rsid w:val="00D94035"/>
    <w:rsid w:val="00D947AC"/>
    <w:rsid w:val="00D94ACA"/>
    <w:rsid w:val="00D94F8C"/>
    <w:rsid w:val="00D975F5"/>
    <w:rsid w:val="00D97D68"/>
    <w:rsid w:val="00DA02C7"/>
    <w:rsid w:val="00DA0CC9"/>
    <w:rsid w:val="00DA3D72"/>
    <w:rsid w:val="00DA404D"/>
    <w:rsid w:val="00DA499A"/>
    <w:rsid w:val="00DA4BC8"/>
    <w:rsid w:val="00DA5557"/>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DC9"/>
    <w:rsid w:val="00DC64F7"/>
    <w:rsid w:val="00DC674A"/>
    <w:rsid w:val="00DC7990"/>
    <w:rsid w:val="00DC7F31"/>
    <w:rsid w:val="00DD0B36"/>
    <w:rsid w:val="00DD276C"/>
    <w:rsid w:val="00DD2C4F"/>
    <w:rsid w:val="00DD35F7"/>
    <w:rsid w:val="00DD3F99"/>
    <w:rsid w:val="00DD4699"/>
    <w:rsid w:val="00DD4BE1"/>
    <w:rsid w:val="00DD4C64"/>
    <w:rsid w:val="00DD5517"/>
    <w:rsid w:val="00DD672A"/>
    <w:rsid w:val="00DD77B3"/>
    <w:rsid w:val="00DE0440"/>
    <w:rsid w:val="00DE147E"/>
    <w:rsid w:val="00DE1E34"/>
    <w:rsid w:val="00DE206E"/>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533"/>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46EEC"/>
    <w:rsid w:val="00E50102"/>
    <w:rsid w:val="00E501D8"/>
    <w:rsid w:val="00E50AA3"/>
    <w:rsid w:val="00E51074"/>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300A"/>
    <w:rsid w:val="00E63482"/>
    <w:rsid w:val="00E6360B"/>
    <w:rsid w:val="00E64BEA"/>
    <w:rsid w:val="00E65A7F"/>
    <w:rsid w:val="00E6636D"/>
    <w:rsid w:val="00E663DF"/>
    <w:rsid w:val="00E668D8"/>
    <w:rsid w:val="00E66959"/>
    <w:rsid w:val="00E66ED6"/>
    <w:rsid w:val="00E673D9"/>
    <w:rsid w:val="00E674F4"/>
    <w:rsid w:val="00E70D61"/>
    <w:rsid w:val="00E71350"/>
    <w:rsid w:val="00E71866"/>
    <w:rsid w:val="00E72604"/>
    <w:rsid w:val="00E736A2"/>
    <w:rsid w:val="00E736CA"/>
    <w:rsid w:val="00E73AD0"/>
    <w:rsid w:val="00E7405D"/>
    <w:rsid w:val="00E74450"/>
    <w:rsid w:val="00E74EB3"/>
    <w:rsid w:val="00E75B8A"/>
    <w:rsid w:val="00E75F8B"/>
    <w:rsid w:val="00E7602A"/>
    <w:rsid w:val="00E7686B"/>
    <w:rsid w:val="00E77144"/>
    <w:rsid w:val="00E77E39"/>
    <w:rsid w:val="00E82478"/>
    <w:rsid w:val="00E828B0"/>
    <w:rsid w:val="00E82A01"/>
    <w:rsid w:val="00E82A3F"/>
    <w:rsid w:val="00E83DEC"/>
    <w:rsid w:val="00E850FA"/>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29DC"/>
    <w:rsid w:val="00EA36A4"/>
    <w:rsid w:val="00EA3EF7"/>
    <w:rsid w:val="00EA4FF6"/>
    <w:rsid w:val="00EA5882"/>
    <w:rsid w:val="00EA59AC"/>
    <w:rsid w:val="00EA6823"/>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B7B0C"/>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2F5"/>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96A"/>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286C"/>
    <w:rsid w:val="00F14482"/>
    <w:rsid w:val="00F15903"/>
    <w:rsid w:val="00F16484"/>
    <w:rsid w:val="00F16521"/>
    <w:rsid w:val="00F16DD0"/>
    <w:rsid w:val="00F17814"/>
    <w:rsid w:val="00F2048E"/>
    <w:rsid w:val="00F20B6A"/>
    <w:rsid w:val="00F21D12"/>
    <w:rsid w:val="00F22152"/>
    <w:rsid w:val="00F226EF"/>
    <w:rsid w:val="00F2298E"/>
    <w:rsid w:val="00F229C2"/>
    <w:rsid w:val="00F22AE8"/>
    <w:rsid w:val="00F23269"/>
    <w:rsid w:val="00F24387"/>
    <w:rsid w:val="00F24815"/>
    <w:rsid w:val="00F251F7"/>
    <w:rsid w:val="00F25E66"/>
    <w:rsid w:val="00F27AB0"/>
    <w:rsid w:val="00F3099D"/>
    <w:rsid w:val="00F31182"/>
    <w:rsid w:val="00F31BAB"/>
    <w:rsid w:val="00F31CFA"/>
    <w:rsid w:val="00F321C6"/>
    <w:rsid w:val="00F322E6"/>
    <w:rsid w:val="00F328E6"/>
    <w:rsid w:val="00F32BDA"/>
    <w:rsid w:val="00F32D7E"/>
    <w:rsid w:val="00F33751"/>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2E5A"/>
    <w:rsid w:val="00F4309A"/>
    <w:rsid w:val="00F431B5"/>
    <w:rsid w:val="00F43CC8"/>
    <w:rsid w:val="00F44107"/>
    <w:rsid w:val="00F44D5A"/>
    <w:rsid w:val="00F4549B"/>
    <w:rsid w:val="00F45803"/>
    <w:rsid w:val="00F465FF"/>
    <w:rsid w:val="00F467EE"/>
    <w:rsid w:val="00F46879"/>
    <w:rsid w:val="00F46D66"/>
    <w:rsid w:val="00F47450"/>
    <w:rsid w:val="00F50041"/>
    <w:rsid w:val="00F50D79"/>
    <w:rsid w:val="00F52133"/>
    <w:rsid w:val="00F52D5A"/>
    <w:rsid w:val="00F53595"/>
    <w:rsid w:val="00F53821"/>
    <w:rsid w:val="00F552E4"/>
    <w:rsid w:val="00F55605"/>
    <w:rsid w:val="00F55C70"/>
    <w:rsid w:val="00F55E6D"/>
    <w:rsid w:val="00F55EE8"/>
    <w:rsid w:val="00F56142"/>
    <w:rsid w:val="00F5648A"/>
    <w:rsid w:val="00F570E2"/>
    <w:rsid w:val="00F57A3D"/>
    <w:rsid w:val="00F6013B"/>
    <w:rsid w:val="00F60817"/>
    <w:rsid w:val="00F60A02"/>
    <w:rsid w:val="00F61E9D"/>
    <w:rsid w:val="00F62A71"/>
    <w:rsid w:val="00F641EF"/>
    <w:rsid w:val="00F64712"/>
    <w:rsid w:val="00F6604B"/>
    <w:rsid w:val="00F664C6"/>
    <w:rsid w:val="00F67782"/>
    <w:rsid w:val="00F6779D"/>
    <w:rsid w:val="00F7053E"/>
    <w:rsid w:val="00F708EF"/>
    <w:rsid w:val="00F70B20"/>
    <w:rsid w:val="00F70E1A"/>
    <w:rsid w:val="00F70E80"/>
    <w:rsid w:val="00F71238"/>
    <w:rsid w:val="00F71AC6"/>
    <w:rsid w:val="00F71C8D"/>
    <w:rsid w:val="00F71F4C"/>
    <w:rsid w:val="00F72622"/>
    <w:rsid w:val="00F72F17"/>
    <w:rsid w:val="00F73EA8"/>
    <w:rsid w:val="00F73EBD"/>
    <w:rsid w:val="00F74349"/>
    <w:rsid w:val="00F74DD2"/>
    <w:rsid w:val="00F74EAD"/>
    <w:rsid w:val="00F751C0"/>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21C"/>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68B5"/>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DFE"/>
    <w:rsid w:val="00FE707F"/>
    <w:rsid w:val="00FE7B78"/>
    <w:rsid w:val="00FF1853"/>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2C432939"/>
  <w15:docId w15:val="{AC087971-C4CD-4031-BC4D-4AD68512D1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6">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a3">
    <w:name w:val="Normal"/>
    <w:rsid w:val="009D3730"/>
  </w:style>
  <w:style w:type="paragraph" w:styleId="13">
    <w:name w:val="heading 1"/>
    <w:aliases w:val="h1,Level 1 Topic Heading,H1,Section,1,app heading 1,ITT t1,II+,I,H11,H12,H13,H14,H15,H16,H17,H18,H111,H121,H131,H141,H151,H161,H171,H19,H112,H122,H132,H142,H152,H162,H172,H181,H1111,H1211,H1311,H1411,H1511,H1611,H1711,H110,H113,H123,H133,.,g"/>
    <w:basedOn w:val="a3"/>
    <w:next w:val="a3"/>
    <w:link w:val="14"/>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1">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2"/>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0">
    <w:name w:val="heading 3"/>
    <w:aliases w:val="Map,h3,Level 3 Topic Heading,H31,Minor,H32,H33,H34,H35,H36,H37,H38,H39,H310,H311,H312,H313,H314,3,Level 1 - 1,h31,h32,h33,h34,h35,h36,h37,h38,h39,h310,h311,h321,h331,h341,h351,h361,h371,h381,h312,h322,h332,h342,h352,h362,h372,h382,h313,o"/>
    <w:basedOn w:val="a3"/>
    <w:next w:val="a3"/>
    <w:link w:val="31"/>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0">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1"/>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0">
    <w:name w:val="heading 5"/>
    <w:aliases w:val="H5,Заголовок 5 Знак1,Заголовок 5 Знак Знак,(приложение),h5,Level 5 Topic Heading,PIM 5,5,ITT t5,PA Pico Section,5 sub-bullet,sb,i) ii) iii)"/>
    <w:basedOn w:val="a3"/>
    <w:next w:val="a3"/>
    <w:link w:val="51"/>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5"/>
    <w:qFormat/>
    <w:rsid w:val="00CA0E14"/>
    <w:pPr>
      <w:numPr>
        <w:numId w:val="1"/>
      </w:numPr>
      <w:spacing w:after="240" w:line="320" w:lineRule="exact"/>
      <w:ind w:left="0"/>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5">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5"/>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6">
    <w:name w:val="toc 1"/>
    <w:basedOn w:val="a3"/>
    <w:next w:val="a3"/>
    <w:autoRedefine/>
    <w:uiPriority w:val="39"/>
    <w:locked/>
    <w:rsid w:val="00046621"/>
    <w:pPr>
      <w:spacing w:after="100"/>
    </w:pPr>
  </w:style>
  <w:style w:type="paragraph" w:styleId="23">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5"/>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4">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3"/>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2">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1"/>
    <w:uiPriority w:val="99"/>
    <w:rsid w:val="003F7922"/>
    <w:rPr>
      <w:rFonts w:asciiTheme="majorHAnsi" w:eastAsiaTheme="majorEastAsia" w:hAnsiTheme="majorHAnsi" w:cstheme="majorBidi"/>
      <w:color w:val="1FA1FF" w:themeColor="accent1" w:themeShade="BF"/>
      <w:sz w:val="28"/>
      <w:szCs w:val="28"/>
    </w:rPr>
  </w:style>
  <w:style w:type="character" w:customStyle="1" w:styleId="31">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0"/>
    <w:uiPriority w:val="99"/>
    <w:rsid w:val="003F7922"/>
    <w:rPr>
      <w:rFonts w:asciiTheme="majorHAnsi" w:eastAsiaTheme="majorEastAsia" w:hAnsiTheme="majorHAnsi" w:cstheme="majorBidi"/>
      <w:color w:val="006FBF" w:themeColor="accent1" w:themeShade="80"/>
      <w:sz w:val="24"/>
      <w:szCs w:val="24"/>
    </w:rPr>
  </w:style>
  <w:style w:type="character" w:customStyle="1" w:styleId="41">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0"/>
    <w:uiPriority w:val="99"/>
    <w:rsid w:val="003F7922"/>
    <w:rPr>
      <w:rFonts w:asciiTheme="majorHAnsi" w:eastAsiaTheme="majorEastAsia" w:hAnsiTheme="majorHAnsi" w:cstheme="majorBidi"/>
      <w:i/>
      <w:iCs/>
      <w:color w:val="1FA1FF" w:themeColor="accent1" w:themeShade="BF"/>
    </w:rPr>
  </w:style>
  <w:style w:type="character" w:customStyle="1" w:styleId="51">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0"/>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3"/>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7">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8"/>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8">
    <w:name w:val="1) Знак"/>
    <w:basedOn w:val="af"/>
    <w:link w:val="10"/>
    <w:rsid w:val="00D31644"/>
    <w:rPr>
      <w:rFonts w:eastAsia="Times New Roman" w:cs="Arial"/>
      <w:color w:val="000000" w:themeColor="text1"/>
      <w:lang w:eastAsia="ru-RU"/>
    </w:rPr>
  </w:style>
  <w:style w:type="character" w:customStyle="1" w:styleId="24">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2">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2">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2">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9">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5">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3">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6">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A441DD"/>
    <w:pPr>
      <w:tabs>
        <w:tab w:val="num" w:pos="2160"/>
      </w:tabs>
      <w:spacing w:after="60" w:line="320" w:lineRule="exact"/>
      <w:ind w:left="2160" w:hanging="720"/>
      <w:jc w:val="both"/>
    </w:pPr>
    <w:rPr>
      <w:rFonts w:eastAsia="Times New Roman" w:cs="Arial"/>
      <w:color w:val="000000" w:themeColor="text1"/>
      <w:lang w:eastAsia="ru-RU"/>
    </w:rPr>
  </w:style>
  <w:style w:type="paragraph" w:customStyle="1" w:styleId="12">
    <w:name w:val="Заголовок [1]"/>
    <w:basedOn w:val="13"/>
    <w:qFormat/>
    <w:rsid w:val="00AC36BB"/>
    <w:pPr>
      <w:keepNext w:val="0"/>
      <w:keepLines w:val="0"/>
      <w:widowControl w:val="0"/>
      <w:numPr>
        <w:numId w:val="14"/>
      </w:numPr>
      <w:tabs>
        <w:tab w:val="num" w:pos="360"/>
        <w:tab w:val="left" w:pos="993"/>
      </w:tabs>
      <w:ind w:left="0" w:firstLine="709"/>
      <w:jc w:val="both"/>
    </w:pPr>
    <w:rPr>
      <w:rFonts w:ascii="Times New Roman" w:eastAsia="Times New Roman" w:hAnsi="Times New Roman" w:cs="Times New Roman"/>
      <w:b/>
      <w:bCs/>
      <w:color w:val="auto"/>
      <w:kern w:val="32"/>
      <w:sz w:val="28"/>
      <w:szCs w:val="20"/>
      <w:lang w:eastAsia="x-none"/>
    </w:rPr>
  </w:style>
  <w:style w:type="paragraph" w:customStyle="1" w:styleId="3">
    <w:name w:val="Абзац [3]"/>
    <w:basedOn w:val="a3"/>
    <w:qFormat/>
    <w:rsid w:val="00AC36BB"/>
    <w:pPr>
      <w:widowControl w:val="0"/>
      <w:numPr>
        <w:ilvl w:val="2"/>
        <w:numId w:val="14"/>
      </w:numPr>
      <w:ind w:left="710" w:firstLine="0"/>
      <w:jc w:val="both"/>
      <w:outlineLvl w:val="2"/>
    </w:pPr>
    <w:rPr>
      <w:rFonts w:ascii="Times New Roman" w:eastAsia="Times New Roman" w:hAnsi="Times New Roman" w:cs="Times New Roman"/>
      <w:bCs/>
      <w:iCs/>
      <w:sz w:val="28"/>
      <w:szCs w:val="28"/>
      <w:lang w:eastAsia="x-none"/>
    </w:rPr>
  </w:style>
  <w:style w:type="paragraph" w:customStyle="1" w:styleId="20">
    <w:name w:val="Абзац [2] (нормальный)"/>
    <w:basedOn w:val="a3"/>
    <w:qFormat/>
    <w:rsid w:val="00AC36BB"/>
    <w:pPr>
      <w:widowControl w:val="0"/>
      <w:numPr>
        <w:ilvl w:val="1"/>
        <w:numId w:val="14"/>
      </w:numPr>
      <w:ind w:left="0" w:firstLine="709"/>
      <w:jc w:val="both"/>
      <w:outlineLvl w:val="1"/>
    </w:pPr>
    <w:rPr>
      <w:rFonts w:ascii="Times New Roman" w:eastAsia="Times New Roman" w:hAnsi="Times New Roman" w:cs="Times New Roman"/>
      <w:bCs/>
      <w:iCs/>
      <w:sz w:val="28"/>
      <w:szCs w:val="28"/>
      <w:lang w:eastAsia="x-none"/>
    </w:rPr>
  </w:style>
  <w:style w:type="paragraph" w:customStyle="1" w:styleId="4">
    <w:name w:val="Абзац [4]"/>
    <w:basedOn w:val="3"/>
    <w:qFormat/>
    <w:rsid w:val="00AC36BB"/>
    <w:pPr>
      <w:numPr>
        <w:ilvl w:val="3"/>
      </w:numPr>
      <w:ind w:left="0" w:firstLine="709"/>
      <w:outlineLvl w:val="3"/>
    </w:pPr>
  </w:style>
  <w:style w:type="paragraph" w:customStyle="1" w:styleId="5">
    <w:name w:val="Абзац [5]"/>
    <w:basedOn w:val="4"/>
    <w:qFormat/>
    <w:rsid w:val="00AC36BB"/>
    <w:pPr>
      <w:numPr>
        <w:ilvl w:val="4"/>
      </w:numPr>
      <w:tabs>
        <w:tab w:val="num" w:pos="360"/>
      </w:tabs>
      <w:ind w:left="0" w:firstLine="709"/>
      <w:outlineLvl w:val="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122886">
      <w:bodyDiv w:val="1"/>
      <w:marLeft w:val="0"/>
      <w:marRight w:val="0"/>
      <w:marTop w:val="0"/>
      <w:marBottom w:val="0"/>
      <w:divBdr>
        <w:top w:val="none" w:sz="0" w:space="0" w:color="auto"/>
        <w:left w:val="none" w:sz="0" w:space="0" w:color="auto"/>
        <w:bottom w:val="none" w:sz="0" w:space="0" w:color="auto"/>
        <w:right w:val="none" w:sz="0" w:space="0" w:color="auto"/>
      </w:divBdr>
    </w:div>
    <w:div w:id="298347473">
      <w:bodyDiv w:val="1"/>
      <w:marLeft w:val="0"/>
      <w:marRight w:val="0"/>
      <w:marTop w:val="0"/>
      <w:marBottom w:val="0"/>
      <w:divBdr>
        <w:top w:val="none" w:sz="0" w:space="0" w:color="auto"/>
        <w:left w:val="none" w:sz="0" w:space="0" w:color="auto"/>
        <w:bottom w:val="none" w:sz="0" w:space="0" w:color="auto"/>
        <w:right w:val="none" w:sz="0" w:space="0" w:color="auto"/>
      </w:divBdr>
    </w:div>
    <w:div w:id="303198107">
      <w:bodyDiv w:val="1"/>
      <w:marLeft w:val="0"/>
      <w:marRight w:val="0"/>
      <w:marTop w:val="0"/>
      <w:marBottom w:val="0"/>
      <w:divBdr>
        <w:top w:val="none" w:sz="0" w:space="0" w:color="auto"/>
        <w:left w:val="none" w:sz="0" w:space="0" w:color="auto"/>
        <w:bottom w:val="none" w:sz="0" w:space="0" w:color="auto"/>
        <w:right w:val="none" w:sz="0" w:space="0" w:color="auto"/>
      </w:divBdr>
    </w:div>
    <w:div w:id="311715918">
      <w:bodyDiv w:val="1"/>
      <w:marLeft w:val="0"/>
      <w:marRight w:val="0"/>
      <w:marTop w:val="0"/>
      <w:marBottom w:val="0"/>
      <w:divBdr>
        <w:top w:val="none" w:sz="0" w:space="0" w:color="auto"/>
        <w:left w:val="none" w:sz="0" w:space="0" w:color="auto"/>
        <w:bottom w:val="none" w:sz="0" w:space="0" w:color="auto"/>
        <w:right w:val="none" w:sz="0" w:space="0" w:color="auto"/>
      </w:divBdr>
    </w:div>
    <w:div w:id="379332199">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36000096">
      <w:bodyDiv w:val="1"/>
      <w:marLeft w:val="0"/>
      <w:marRight w:val="0"/>
      <w:marTop w:val="0"/>
      <w:marBottom w:val="0"/>
      <w:divBdr>
        <w:top w:val="none" w:sz="0" w:space="0" w:color="auto"/>
        <w:left w:val="none" w:sz="0" w:space="0" w:color="auto"/>
        <w:bottom w:val="none" w:sz="0" w:space="0" w:color="auto"/>
        <w:right w:val="none" w:sz="0" w:space="0" w:color="auto"/>
      </w:divBdr>
    </w:div>
    <w:div w:id="871695052">
      <w:bodyDiv w:val="1"/>
      <w:marLeft w:val="0"/>
      <w:marRight w:val="0"/>
      <w:marTop w:val="0"/>
      <w:marBottom w:val="0"/>
      <w:divBdr>
        <w:top w:val="none" w:sz="0" w:space="0" w:color="auto"/>
        <w:left w:val="none" w:sz="0" w:space="0" w:color="auto"/>
        <w:bottom w:val="none" w:sz="0" w:space="0" w:color="auto"/>
        <w:right w:val="none" w:sz="0" w:space="0" w:color="auto"/>
      </w:divBdr>
    </w:div>
    <w:div w:id="974220328">
      <w:bodyDiv w:val="1"/>
      <w:marLeft w:val="0"/>
      <w:marRight w:val="0"/>
      <w:marTop w:val="0"/>
      <w:marBottom w:val="0"/>
      <w:divBdr>
        <w:top w:val="none" w:sz="0" w:space="0" w:color="auto"/>
        <w:left w:val="none" w:sz="0" w:space="0" w:color="auto"/>
        <w:bottom w:val="none" w:sz="0" w:space="0" w:color="auto"/>
        <w:right w:val="none" w:sz="0" w:space="0" w:color="auto"/>
      </w:divBdr>
    </w:div>
    <w:div w:id="1140346372">
      <w:bodyDiv w:val="1"/>
      <w:marLeft w:val="0"/>
      <w:marRight w:val="0"/>
      <w:marTop w:val="0"/>
      <w:marBottom w:val="0"/>
      <w:divBdr>
        <w:top w:val="none" w:sz="0" w:space="0" w:color="auto"/>
        <w:left w:val="none" w:sz="0" w:space="0" w:color="auto"/>
        <w:bottom w:val="none" w:sz="0" w:space="0" w:color="auto"/>
        <w:right w:val="none" w:sz="0" w:space="0" w:color="auto"/>
      </w:divBdr>
    </w:div>
    <w:div w:id="1198082538">
      <w:bodyDiv w:val="1"/>
      <w:marLeft w:val="0"/>
      <w:marRight w:val="0"/>
      <w:marTop w:val="0"/>
      <w:marBottom w:val="0"/>
      <w:divBdr>
        <w:top w:val="none" w:sz="0" w:space="0" w:color="auto"/>
        <w:left w:val="none" w:sz="0" w:space="0" w:color="auto"/>
        <w:bottom w:val="none" w:sz="0" w:space="0" w:color="auto"/>
        <w:right w:val="none" w:sz="0" w:space="0" w:color="auto"/>
      </w:divBdr>
    </w:div>
    <w:div w:id="1223785658">
      <w:bodyDiv w:val="1"/>
      <w:marLeft w:val="0"/>
      <w:marRight w:val="0"/>
      <w:marTop w:val="0"/>
      <w:marBottom w:val="0"/>
      <w:divBdr>
        <w:top w:val="none" w:sz="0" w:space="0" w:color="auto"/>
        <w:left w:val="none" w:sz="0" w:space="0" w:color="auto"/>
        <w:bottom w:val="none" w:sz="0" w:space="0" w:color="auto"/>
        <w:right w:val="none" w:sz="0" w:space="0" w:color="auto"/>
      </w:divBdr>
    </w:div>
    <w:div w:id="1681468141">
      <w:bodyDiv w:val="1"/>
      <w:marLeft w:val="0"/>
      <w:marRight w:val="0"/>
      <w:marTop w:val="0"/>
      <w:marBottom w:val="0"/>
      <w:divBdr>
        <w:top w:val="none" w:sz="0" w:space="0" w:color="auto"/>
        <w:left w:val="none" w:sz="0" w:space="0" w:color="auto"/>
        <w:bottom w:val="none" w:sz="0" w:space="0" w:color="auto"/>
        <w:right w:val="none" w:sz="0" w:space="0" w:color="auto"/>
      </w:divBdr>
    </w:div>
    <w:div w:id="1682001354">
      <w:bodyDiv w:val="1"/>
      <w:marLeft w:val="0"/>
      <w:marRight w:val="0"/>
      <w:marTop w:val="0"/>
      <w:marBottom w:val="0"/>
      <w:divBdr>
        <w:top w:val="none" w:sz="0" w:space="0" w:color="auto"/>
        <w:left w:val="none" w:sz="0" w:space="0" w:color="auto"/>
        <w:bottom w:val="none" w:sz="0" w:space="0" w:color="auto"/>
        <w:right w:val="none" w:sz="0" w:space="0" w:color="auto"/>
      </w:divBdr>
    </w:div>
    <w:div w:id="1687441205">
      <w:bodyDiv w:val="1"/>
      <w:marLeft w:val="0"/>
      <w:marRight w:val="0"/>
      <w:marTop w:val="0"/>
      <w:marBottom w:val="0"/>
      <w:divBdr>
        <w:top w:val="none" w:sz="0" w:space="0" w:color="auto"/>
        <w:left w:val="none" w:sz="0" w:space="0" w:color="auto"/>
        <w:bottom w:val="none" w:sz="0" w:space="0" w:color="auto"/>
        <w:right w:val="none" w:sz="0" w:space="0" w:color="auto"/>
      </w:divBdr>
    </w:div>
    <w:div w:id="1703356473">
      <w:bodyDiv w:val="1"/>
      <w:marLeft w:val="0"/>
      <w:marRight w:val="0"/>
      <w:marTop w:val="0"/>
      <w:marBottom w:val="0"/>
      <w:divBdr>
        <w:top w:val="none" w:sz="0" w:space="0" w:color="auto"/>
        <w:left w:val="none" w:sz="0" w:space="0" w:color="auto"/>
        <w:bottom w:val="none" w:sz="0" w:space="0" w:color="auto"/>
        <w:right w:val="none" w:sz="0" w:space="0" w:color="auto"/>
      </w:divBdr>
    </w:div>
    <w:div w:id="1737321000">
      <w:bodyDiv w:val="1"/>
      <w:marLeft w:val="0"/>
      <w:marRight w:val="0"/>
      <w:marTop w:val="0"/>
      <w:marBottom w:val="0"/>
      <w:divBdr>
        <w:top w:val="none" w:sz="0" w:space="0" w:color="auto"/>
        <w:left w:val="none" w:sz="0" w:space="0" w:color="auto"/>
        <w:bottom w:val="none" w:sz="0" w:space="0" w:color="auto"/>
        <w:right w:val="none" w:sz="0" w:space="0" w:color="auto"/>
      </w:divBdr>
    </w:div>
    <w:div w:id="1910188799">
      <w:bodyDiv w:val="1"/>
      <w:marLeft w:val="0"/>
      <w:marRight w:val="0"/>
      <w:marTop w:val="0"/>
      <w:marBottom w:val="0"/>
      <w:divBdr>
        <w:top w:val="none" w:sz="0" w:space="0" w:color="auto"/>
        <w:left w:val="none" w:sz="0" w:space="0" w:color="auto"/>
        <w:bottom w:val="none" w:sz="0" w:space="0" w:color="auto"/>
        <w:right w:val="none" w:sz="0" w:space="0" w:color="auto"/>
      </w:divBdr>
    </w:div>
    <w:div w:id="1962953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glossaryDocument" Target="glossary/document.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1058;&#1069;&#1062;-9\&#1041;&#1069;&#1050;\2024\&#1058;&#1054;&#1056;&#1043;&#1048;%202024\&#1050;&#1060;\&#1092;&#1077;&#1074;&#1088;&#1072;&#1083;&#1100;%2024\&#1050;%20&#1069;&#1060;%20&#1057;&#1052;&#1057;&#1055;\&#1082;&#1086;&#1085;&#1076;&#1077;&#1085;&#1089;&#1072;&#1090;&#1086;&#1088;&#1099;\16.01.2024%20&#1064;&#1072;&#1073;&#1083;&#1086;&#1085;%20&#1076;&#1086;&#1082;&#1091;&#1084;&#1077;&#1085;&#1090;&#1072;&#1094;&#1080;&#1103;%20&#1086;%20&#1079;&#1072;&#1082;&#1091;&#1087;&#1082;&#1077;%20(&#1082;&#1086;&#1085;&#1082;&#1091;&#1088;&#1089;;&#1069;&#1060;,&#1057;&#1052;&#1057;&#1055;).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B39A4092A1EB406690C48587E69144C3"/>
        <w:category>
          <w:name w:val="Общие"/>
          <w:gallery w:val="placeholder"/>
        </w:category>
        <w:types>
          <w:type w:val="bbPlcHdr"/>
        </w:types>
        <w:behaviors>
          <w:behavior w:val="content"/>
        </w:behaviors>
        <w:guid w:val="{4AFD5B81-0801-45D6-A9EF-0B03E0131BE0}"/>
      </w:docPartPr>
      <w:docPartBody>
        <w:p w:rsidR="00383AAB" w:rsidRDefault="00084C3A">
          <w:pPr>
            <w:pStyle w:val="B39A4092A1EB406690C48587E69144C3"/>
          </w:pPr>
          <w:r w:rsidRPr="00680AC0">
            <w:rPr>
              <w:rStyle w:val="a3"/>
            </w:rPr>
            <w:t>Выберите элемент.</w:t>
          </w:r>
        </w:p>
      </w:docPartBody>
    </w:docPart>
    <w:docPart>
      <w:docPartPr>
        <w:name w:val="D01069A996DC4D49943B00611B931695"/>
        <w:category>
          <w:name w:val="Общие"/>
          <w:gallery w:val="placeholder"/>
        </w:category>
        <w:types>
          <w:type w:val="bbPlcHdr"/>
        </w:types>
        <w:behaviors>
          <w:behavior w:val="content"/>
        </w:behaviors>
        <w:guid w:val="{2AC6B7BA-33E5-4463-B380-C6C1B8760E48}"/>
      </w:docPartPr>
      <w:docPartBody>
        <w:p w:rsidR="00383AAB" w:rsidRDefault="00084C3A">
          <w:pPr>
            <w:pStyle w:val="D01069A996DC4D49943B00611B931695"/>
          </w:pPr>
          <w:r w:rsidRPr="00853F0C">
            <w:rPr>
              <w:rStyle w:val="a3"/>
            </w:rPr>
            <w:t>Место для ввода текста.</w:t>
          </w:r>
        </w:p>
      </w:docPartBody>
    </w:docPart>
    <w:docPart>
      <w:docPartPr>
        <w:name w:val="2D210EDFB7C94CB5BEFC72F7397B7067"/>
        <w:category>
          <w:name w:val="Общие"/>
          <w:gallery w:val="placeholder"/>
        </w:category>
        <w:types>
          <w:type w:val="bbPlcHdr"/>
        </w:types>
        <w:behaviors>
          <w:behavior w:val="content"/>
        </w:behaviors>
        <w:guid w:val="{E869B385-A840-41B0-B5AB-00FBB3A08240}"/>
      </w:docPartPr>
      <w:docPartBody>
        <w:p w:rsidR="00383AAB" w:rsidRDefault="00084C3A">
          <w:pPr>
            <w:pStyle w:val="2D210EDFB7C94CB5BEFC72F7397B7067"/>
          </w:pPr>
          <w:bookmarkStart w:id="0" w:name="НПлана"/>
          <w:r w:rsidRPr="00853F0C">
            <w:rPr>
              <w:rStyle w:val="a3"/>
            </w:rPr>
            <w:t xml:space="preserve">Место для ввода </w:t>
          </w:r>
          <w:r>
            <w:rPr>
              <w:rStyle w:val="a3"/>
            </w:rPr>
            <w:t>номера</w:t>
          </w:r>
          <w:bookmarkEnd w:id="0"/>
        </w:p>
      </w:docPartBody>
    </w:docPart>
    <w:docPart>
      <w:docPartPr>
        <w:name w:val="FFC72ECC7C3D4F469B7E0010C6EFA621"/>
        <w:category>
          <w:name w:val="Общие"/>
          <w:gallery w:val="placeholder"/>
        </w:category>
        <w:types>
          <w:type w:val="bbPlcHdr"/>
        </w:types>
        <w:behaviors>
          <w:behavior w:val="content"/>
        </w:behaviors>
        <w:guid w:val="{329EFA11-EBE2-4626-A7FB-A1F0E1863972}"/>
      </w:docPartPr>
      <w:docPartBody>
        <w:p w:rsidR="00383AAB" w:rsidRDefault="00084C3A">
          <w:pPr>
            <w:pStyle w:val="FFC72ECC7C3D4F469B7E0010C6EFA621"/>
          </w:pPr>
          <w:r w:rsidRPr="00853F0C">
            <w:rPr>
              <w:rStyle w:val="a3"/>
            </w:rPr>
            <w:t>Место для ввода текста.</w:t>
          </w:r>
        </w:p>
      </w:docPartBody>
    </w:docPart>
    <w:docPart>
      <w:docPartPr>
        <w:name w:val="9F40BDB5DF234EBAA9115A95F589C710"/>
        <w:category>
          <w:name w:val="Общие"/>
          <w:gallery w:val="placeholder"/>
        </w:category>
        <w:types>
          <w:type w:val="bbPlcHdr"/>
        </w:types>
        <w:behaviors>
          <w:behavior w:val="content"/>
        </w:behaviors>
        <w:guid w:val="{47D8C5B9-F8AA-4651-9C75-F4525EC08BD4}"/>
      </w:docPartPr>
      <w:docPartBody>
        <w:p w:rsidR="00383AAB" w:rsidRDefault="00084C3A">
          <w:pPr>
            <w:pStyle w:val="9F40BDB5DF234EBAA9115A95F589C710"/>
          </w:pPr>
          <w:r w:rsidRPr="00853F0C">
            <w:rPr>
              <w:rStyle w:val="a3"/>
            </w:rPr>
            <w:t>Место для ввода текста.</w:t>
          </w:r>
        </w:p>
      </w:docPartBody>
    </w:docPart>
    <w:docPart>
      <w:docPartPr>
        <w:name w:val="1322AC7ED93F4160955D5F618F045B2B"/>
        <w:category>
          <w:name w:val="Общие"/>
          <w:gallery w:val="placeholder"/>
        </w:category>
        <w:types>
          <w:type w:val="bbPlcHdr"/>
        </w:types>
        <w:behaviors>
          <w:behavior w:val="content"/>
        </w:behaviors>
        <w:guid w:val="{5A6DB6D6-DF3C-4BD2-A1DB-BFD177B89EFF}"/>
      </w:docPartPr>
      <w:docPartBody>
        <w:p w:rsidR="00383AAB" w:rsidRDefault="00084C3A">
          <w:pPr>
            <w:pStyle w:val="1322AC7ED93F4160955D5F618F045B2B"/>
          </w:pPr>
          <w:r w:rsidRPr="00853F0C">
            <w:rPr>
              <w:rStyle w:val="a3"/>
            </w:rPr>
            <w:t>Место для ввода текста.</w:t>
          </w:r>
        </w:p>
      </w:docPartBody>
    </w:docPart>
    <w:docPart>
      <w:docPartPr>
        <w:name w:val="98AD9CC1ABCB42109FEDABECC4C8BDBA"/>
        <w:category>
          <w:name w:val="Общие"/>
          <w:gallery w:val="placeholder"/>
        </w:category>
        <w:types>
          <w:type w:val="bbPlcHdr"/>
        </w:types>
        <w:behaviors>
          <w:behavior w:val="content"/>
        </w:behaviors>
        <w:guid w:val="{841133A6-9BC4-47C3-BBF4-7B0373E14D65}"/>
      </w:docPartPr>
      <w:docPartBody>
        <w:p w:rsidR="00383AAB" w:rsidRDefault="00084C3A">
          <w:pPr>
            <w:pStyle w:val="98AD9CC1ABCB42109FEDABECC4C8BDBA"/>
          </w:pPr>
          <w:r w:rsidRPr="00853F0C">
            <w:rPr>
              <w:rStyle w:val="a3"/>
            </w:rPr>
            <w:t>Место для ввода текста.</w:t>
          </w:r>
        </w:p>
      </w:docPartBody>
    </w:docPart>
    <w:docPart>
      <w:docPartPr>
        <w:name w:val="5F6646A80A9349039635A284A74ECD9E"/>
        <w:category>
          <w:name w:val="Общие"/>
          <w:gallery w:val="placeholder"/>
        </w:category>
        <w:types>
          <w:type w:val="bbPlcHdr"/>
        </w:types>
        <w:behaviors>
          <w:behavior w:val="content"/>
        </w:behaviors>
        <w:guid w:val="{A7108992-3197-499E-8D70-E8E2089CA4EA}"/>
      </w:docPartPr>
      <w:docPartBody>
        <w:p w:rsidR="00383AAB" w:rsidRDefault="00084C3A">
          <w:pPr>
            <w:pStyle w:val="5F6646A80A9349039635A284A74ECD9E"/>
          </w:pPr>
          <w:r w:rsidRPr="00853F0C">
            <w:rPr>
              <w:rStyle w:val="a3"/>
            </w:rPr>
            <w:t>Место для ввода текста.</w:t>
          </w:r>
        </w:p>
      </w:docPartBody>
    </w:docPart>
    <w:docPart>
      <w:docPartPr>
        <w:name w:val="93F08529997249A0AEA3FDAB40AE5E03"/>
        <w:category>
          <w:name w:val="Общие"/>
          <w:gallery w:val="placeholder"/>
        </w:category>
        <w:types>
          <w:type w:val="bbPlcHdr"/>
        </w:types>
        <w:behaviors>
          <w:behavior w:val="content"/>
        </w:behaviors>
        <w:guid w:val="{3BF27FAD-1DD3-44D9-A818-7F8BA17A496C}"/>
      </w:docPartPr>
      <w:docPartBody>
        <w:p w:rsidR="00383AAB" w:rsidRDefault="00084C3A">
          <w:pPr>
            <w:pStyle w:val="93F08529997249A0AEA3FDAB40AE5E03"/>
          </w:pPr>
          <w:r w:rsidRPr="00B8675A">
            <w:rPr>
              <w:rStyle w:val="a3"/>
            </w:rPr>
            <w:t>Выберите элемент.</w:t>
          </w:r>
        </w:p>
      </w:docPartBody>
    </w:docPart>
    <w:docPart>
      <w:docPartPr>
        <w:name w:val="57975BA892F24D2C9515E863D88565CF"/>
        <w:category>
          <w:name w:val="Общие"/>
          <w:gallery w:val="placeholder"/>
        </w:category>
        <w:types>
          <w:type w:val="bbPlcHdr"/>
        </w:types>
        <w:behaviors>
          <w:behavior w:val="content"/>
        </w:behaviors>
        <w:guid w:val="{281873DF-58EA-4F3A-813B-53C43A965FA7}"/>
      </w:docPartPr>
      <w:docPartBody>
        <w:p w:rsidR="00383AAB" w:rsidRDefault="00084C3A">
          <w:pPr>
            <w:pStyle w:val="57975BA892F24D2C9515E863D88565CF"/>
          </w:pPr>
          <w:r w:rsidRPr="00853F0C">
            <w:rPr>
              <w:rStyle w:val="a3"/>
            </w:rPr>
            <w:t>Место для ввода текста.</w:t>
          </w:r>
        </w:p>
      </w:docPartBody>
    </w:docPart>
    <w:docPart>
      <w:docPartPr>
        <w:name w:val="858934837EDA4CC2ACA5D14214E4DDA0"/>
        <w:category>
          <w:name w:val="Общие"/>
          <w:gallery w:val="placeholder"/>
        </w:category>
        <w:types>
          <w:type w:val="bbPlcHdr"/>
        </w:types>
        <w:behaviors>
          <w:behavior w:val="content"/>
        </w:behaviors>
        <w:guid w:val="{0225E72C-BAEE-420E-AAD9-361C96FB45BF}"/>
      </w:docPartPr>
      <w:docPartBody>
        <w:p w:rsidR="00383AAB" w:rsidRDefault="00084C3A">
          <w:pPr>
            <w:pStyle w:val="858934837EDA4CC2ACA5D14214E4DDA0"/>
          </w:pPr>
          <w:r w:rsidRPr="00853F0C">
            <w:rPr>
              <w:rStyle w:val="a3"/>
            </w:rPr>
            <w:t>Место для ввода текста.</w:t>
          </w:r>
        </w:p>
      </w:docPartBody>
    </w:docPart>
    <w:docPart>
      <w:docPartPr>
        <w:name w:val="8F1A9004E41140558FB8FCEBEE834A85"/>
        <w:category>
          <w:name w:val="Общие"/>
          <w:gallery w:val="placeholder"/>
        </w:category>
        <w:types>
          <w:type w:val="bbPlcHdr"/>
        </w:types>
        <w:behaviors>
          <w:behavior w:val="content"/>
        </w:behaviors>
        <w:guid w:val="{B8B8FDE6-84B0-447C-A11D-7193CB46E1EF}"/>
      </w:docPartPr>
      <w:docPartBody>
        <w:p w:rsidR="00383AAB" w:rsidRDefault="00084C3A">
          <w:pPr>
            <w:pStyle w:val="8F1A9004E41140558FB8FCEBEE834A85"/>
          </w:pPr>
          <w:r w:rsidRPr="00853F0C">
            <w:rPr>
              <w:rStyle w:val="a3"/>
            </w:rPr>
            <w:t>Место для ввода текста.</w:t>
          </w:r>
        </w:p>
      </w:docPartBody>
    </w:docPart>
    <w:docPart>
      <w:docPartPr>
        <w:name w:val="AEB97CC797814FEC8253EF726E065B66"/>
        <w:category>
          <w:name w:val="Общие"/>
          <w:gallery w:val="placeholder"/>
        </w:category>
        <w:types>
          <w:type w:val="bbPlcHdr"/>
        </w:types>
        <w:behaviors>
          <w:behavior w:val="content"/>
        </w:behaviors>
        <w:guid w:val="{0CBF259E-579C-4B32-BEA1-179D74E72A12}"/>
      </w:docPartPr>
      <w:docPartBody>
        <w:p w:rsidR="00383AAB" w:rsidRDefault="00084C3A">
          <w:pPr>
            <w:pStyle w:val="AEB97CC797814FEC8253EF726E065B66"/>
          </w:pPr>
          <w:r w:rsidRPr="00BC1543">
            <w:rPr>
              <w:rStyle w:val="a3"/>
            </w:rPr>
            <w:t>Выберите элемент.</w:t>
          </w:r>
        </w:p>
      </w:docPartBody>
    </w:docPart>
    <w:docPart>
      <w:docPartPr>
        <w:name w:val="9A70EDD43DE64CE0A5A3949828371AF8"/>
        <w:category>
          <w:name w:val="Общие"/>
          <w:gallery w:val="placeholder"/>
        </w:category>
        <w:types>
          <w:type w:val="bbPlcHdr"/>
        </w:types>
        <w:behaviors>
          <w:behavior w:val="content"/>
        </w:behaviors>
        <w:guid w:val="{7B943CD7-6C92-4EA3-9B46-80FAB2B14E8A}"/>
      </w:docPartPr>
      <w:docPartBody>
        <w:p w:rsidR="00383AAB" w:rsidRDefault="00084C3A">
          <w:pPr>
            <w:pStyle w:val="9A70EDD43DE64CE0A5A3949828371AF8"/>
          </w:pPr>
          <w:r w:rsidRPr="00853F0C">
            <w:rPr>
              <w:rStyle w:val="a3"/>
            </w:rPr>
            <w:t>Место для ввода текста.</w:t>
          </w:r>
        </w:p>
      </w:docPartBody>
    </w:docPart>
    <w:docPart>
      <w:docPartPr>
        <w:name w:val="F432985E16314ED6A48FFC666DB94534"/>
        <w:category>
          <w:name w:val="Общие"/>
          <w:gallery w:val="placeholder"/>
        </w:category>
        <w:types>
          <w:type w:val="bbPlcHdr"/>
        </w:types>
        <w:behaviors>
          <w:behavior w:val="content"/>
        </w:behaviors>
        <w:guid w:val="{7084EFB3-417C-4C94-BFB9-A4FE01557574}"/>
      </w:docPartPr>
      <w:docPartBody>
        <w:p w:rsidR="00383AAB" w:rsidRDefault="00084C3A">
          <w:pPr>
            <w:pStyle w:val="F432985E16314ED6A48FFC666DB94534"/>
          </w:pPr>
          <w:r w:rsidRPr="00853F0C">
            <w:rPr>
              <w:rStyle w:val="a3"/>
            </w:rPr>
            <w:t>Место для ввода текста.</w:t>
          </w:r>
        </w:p>
      </w:docPartBody>
    </w:docPart>
    <w:docPart>
      <w:docPartPr>
        <w:name w:val="0B32562955BB46C68FF8B009CA33DD89"/>
        <w:category>
          <w:name w:val="Общие"/>
          <w:gallery w:val="placeholder"/>
        </w:category>
        <w:types>
          <w:type w:val="bbPlcHdr"/>
        </w:types>
        <w:behaviors>
          <w:behavior w:val="content"/>
        </w:behaviors>
        <w:guid w:val="{FC12959F-1CB5-49F6-B8D0-8F66BA6D2DD0}"/>
      </w:docPartPr>
      <w:docPartBody>
        <w:p w:rsidR="00383AAB" w:rsidRDefault="00084C3A">
          <w:pPr>
            <w:pStyle w:val="0B32562955BB46C68FF8B009CA33DD89"/>
          </w:pPr>
          <w:r w:rsidRPr="00853F0C">
            <w:rPr>
              <w:rStyle w:val="a3"/>
            </w:rPr>
            <w:t>Место для ввода текста.</w:t>
          </w:r>
        </w:p>
      </w:docPartBody>
    </w:docPart>
    <w:docPart>
      <w:docPartPr>
        <w:name w:val="8AE2FA2C63F940D190824F6DB6D9ABAE"/>
        <w:category>
          <w:name w:val="Общие"/>
          <w:gallery w:val="placeholder"/>
        </w:category>
        <w:types>
          <w:type w:val="bbPlcHdr"/>
        </w:types>
        <w:behaviors>
          <w:behavior w:val="content"/>
        </w:behaviors>
        <w:guid w:val="{389B415B-C403-4292-B50A-8880D56D94B6}"/>
      </w:docPartPr>
      <w:docPartBody>
        <w:p w:rsidR="00383AAB" w:rsidRDefault="00084C3A">
          <w:pPr>
            <w:pStyle w:val="8AE2FA2C63F940D190824F6DB6D9ABAE"/>
          </w:pPr>
          <w:r w:rsidRPr="00853F0C">
            <w:rPr>
              <w:rStyle w:val="a3"/>
            </w:rPr>
            <w:t>Место для ввода текста.</w:t>
          </w:r>
        </w:p>
      </w:docPartBody>
    </w:docPart>
    <w:docPart>
      <w:docPartPr>
        <w:name w:val="4B2E5B5C9E1A4DE485787170FCE9C7AB"/>
        <w:category>
          <w:name w:val="Общие"/>
          <w:gallery w:val="placeholder"/>
        </w:category>
        <w:types>
          <w:type w:val="bbPlcHdr"/>
        </w:types>
        <w:behaviors>
          <w:behavior w:val="content"/>
        </w:behaviors>
        <w:guid w:val="{D81A13F2-23E0-42DC-AC57-9D02AC19DDEB}"/>
      </w:docPartPr>
      <w:docPartBody>
        <w:p w:rsidR="00383AAB" w:rsidRDefault="00084C3A">
          <w:pPr>
            <w:pStyle w:val="4B2E5B5C9E1A4DE485787170FCE9C7AB"/>
          </w:pPr>
          <w:r w:rsidRPr="00853F0C">
            <w:rPr>
              <w:rStyle w:val="a3"/>
            </w:rPr>
            <w:t>Место для ввода текста.</w:t>
          </w:r>
        </w:p>
      </w:docPartBody>
    </w:docPart>
    <w:docPart>
      <w:docPartPr>
        <w:name w:val="1F5CB2F54FA24C8B8E361EAF1275C0E5"/>
        <w:category>
          <w:name w:val="Общие"/>
          <w:gallery w:val="placeholder"/>
        </w:category>
        <w:types>
          <w:type w:val="bbPlcHdr"/>
        </w:types>
        <w:behaviors>
          <w:behavior w:val="content"/>
        </w:behaviors>
        <w:guid w:val="{91096333-6147-4237-A4D6-345B07551568}"/>
      </w:docPartPr>
      <w:docPartBody>
        <w:p w:rsidR="00383AAB" w:rsidRDefault="00084C3A">
          <w:pPr>
            <w:pStyle w:val="1F5CB2F54FA24C8B8E361EAF1275C0E5"/>
          </w:pPr>
          <w:r w:rsidRPr="00853F0C">
            <w:rPr>
              <w:rStyle w:val="a3"/>
            </w:rPr>
            <w:t>Место для ввода текста.</w:t>
          </w:r>
        </w:p>
      </w:docPartBody>
    </w:docPart>
    <w:docPart>
      <w:docPartPr>
        <w:name w:val="11CC4979353C424CA4A4D7E253232EE6"/>
        <w:category>
          <w:name w:val="Общие"/>
          <w:gallery w:val="placeholder"/>
        </w:category>
        <w:types>
          <w:type w:val="bbPlcHdr"/>
        </w:types>
        <w:behaviors>
          <w:behavior w:val="content"/>
        </w:behaviors>
        <w:guid w:val="{9A521740-640D-4478-B7F9-A71519D2F1FA}"/>
      </w:docPartPr>
      <w:docPartBody>
        <w:p w:rsidR="00383AAB" w:rsidRDefault="00084C3A">
          <w:pPr>
            <w:pStyle w:val="11CC4979353C424CA4A4D7E253232EE6"/>
          </w:pPr>
          <w:r w:rsidRPr="00853F0C">
            <w:rPr>
              <w:rStyle w:val="a3"/>
            </w:rPr>
            <w:t>Место для ввода текста.</w:t>
          </w:r>
        </w:p>
      </w:docPartBody>
    </w:docPart>
    <w:docPart>
      <w:docPartPr>
        <w:name w:val="E76FE4078ED94B0695243C80D3AEFDDC"/>
        <w:category>
          <w:name w:val="Общие"/>
          <w:gallery w:val="placeholder"/>
        </w:category>
        <w:types>
          <w:type w:val="bbPlcHdr"/>
        </w:types>
        <w:behaviors>
          <w:behavior w:val="content"/>
        </w:behaviors>
        <w:guid w:val="{6538C943-606C-49DF-84FE-1C62A20A393F}"/>
      </w:docPartPr>
      <w:docPartBody>
        <w:p w:rsidR="00383AAB" w:rsidRDefault="00084C3A">
          <w:pPr>
            <w:pStyle w:val="E76FE4078ED94B0695243C80D3AEFDDC"/>
          </w:pPr>
          <w:r w:rsidRPr="00853F0C">
            <w:rPr>
              <w:rStyle w:val="a3"/>
            </w:rPr>
            <w:t>Место для ввода текста.</w:t>
          </w:r>
        </w:p>
      </w:docPartBody>
    </w:docPart>
    <w:docPart>
      <w:docPartPr>
        <w:name w:val="40B5965054454E3CBFFF79FDD3DEC677"/>
        <w:category>
          <w:name w:val="Общие"/>
          <w:gallery w:val="placeholder"/>
        </w:category>
        <w:types>
          <w:type w:val="bbPlcHdr"/>
        </w:types>
        <w:behaviors>
          <w:behavior w:val="content"/>
        </w:behaviors>
        <w:guid w:val="{24390E54-8AE8-4AC8-B274-DA01049DC014}"/>
      </w:docPartPr>
      <w:docPartBody>
        <w:p w:rsidR="00383AAB" w:rsidRDefault="00084C3A">
          <w:pPr>
            <w:pStyle w:val="40B5965054454E3CBFFF79FDD3DEC677"/>
          </w:pPr>
          <w:r w:rsidRPr="00853F0C">
            <w:rPr>
              <w:rStyle w:val="a3"/>
            </w:rPr>
            <w:t>Место для ввода текста.</w:t>
          </w:r>
        </w:p>
      </w:docPartBody>
    </w:docPart>
    <w:docPart>
      <w:docPartPr>
        <w:name w:val="CC9AC448B5FA4F68A9263598EA4273EE"/>
        <w:category>
          <w:name w:val="Общие"/>
          <w:gallery w:val="placeholder"/>
        </w:category>
        <w:types>
          <w:type w:val="bbPlcHdr"/>
        </w:types>
        <w:behaviors>
          <w:behavior w:val="content"/>
        </w:behaviors>
        <w:guid w:val="{9DCF734B-42A7-4E6D-9B15-AE9C0CDB1D6A}"/>
      </w:docPartPr>
      <w:docPartBody>
        <w:p w:rsidR="00383AAB" w:rsidRDefault="00084C3A">
          <w:pPr>
            <w:pStyle w:val="CC9AC448B5FA4F68A9263598EA4273EE"/>
          </w:pPr>
          <w:r w:rsidRPr="00853F0C">
            <w:rPr>
              <w:rStyle w:val="a3"/>
            </w:rPr>
            <w:t>Место для ввода текста.</w:t>
          </w:r>
        </w:p>
      </w:docPartBody>
    </w:docPart>
    <w:docPart>
      <w:docPartPr>
        <w:name w:val="298E89FFEE384181BA2DD2FB0450FD9B"/>
        <w:category>
          <w:name w:val="Общие"/>
          <w:gallery w:val="placeholder"/>
        </w:category>
        <w:types>
          <w:type w:val="bbPlcHdr"/>
        </w:types>
        <w:behaviors>
          <w:behavior w:val="content"/>
        </w:behaviors>
        <w:guid w:val="{9197ACA2-AD85-4F90-9D54-CCC664B55129}"/>
      </w:docPartPr>
      <w:docPartBody>
        <w:p w:rsidR="00383AAB" w:rsidRDefault="00084C3A">
          <w:pPr>
            <w:pStyle w:val="298E89FFEE384181BA2DD2FB0450FD9B"/>
          </w:pPr>
          <w:r w:rsidRPr="007027F2">
            <w:rPr>
              <w:rStyle w:val="a3"/>
            </w:rPr>
            <w:t>Выберите стандартный блок.</w:t>
          </w:r>
        </w:p>
      </w:docPartBody>
    </w:docPart>
    <w:docPart>
      <w:docPartPr>
        <w:name w:val="7A27F228AF0D470A835C7D4FDFEC4981"/>
        <w:category>
          <w:name w:val="Общие"/>
          <w:gallery w:val="placeholder"/>
        </w:category>
        <w:types>
          <w:type w:val="bbPlcHdr"/>
        </w:types>
        <w:behaviors>
          <w:behavior w:val="content"/>
        </w:behaviors>
        <w:guid w:val="{32D28B56-287E-46B1-B9E5-79E93E24AE64}"/>
      </w:docPartPr>
      <w:docPartBody>
        <w:p w:rsidR="00383AAB" w:rsidRDefault="00084C3A">
          <w:pPr>
            <w:pStyle w:val="7A27F228AF0D470A835C7D4FDFEC4981"/>
          </w:pPr>
          <w:r w:rsidRPr="00853F0C">
            <w:rPr>
              <w:rStyle w:val="a3"/>
            </w:rPr>
            <w:t>Место для ввода текста.</w:t>
          </w:r>
        </w:p>
      </w:docPartBody>
    </w:docPart>
    <w:docPart>
      <w:docPartPr>
        <w:name w:val="0B6FB77B5E684FECBF906E2A21D1BAF2"/>
        <w:category>
          <w:name w:val="Общие"/>
          <w:gallery w:val="placeholder"/>
        </w:category>
        <w:types>
          <w:type w:val="bbPlcHdr"/>
        </w:types>
        <w:behaviors>
          <w:behavior w:val="content"/>
        </w:behaviors>
        <w:guid w:val="{54DF26A5-F471-48B6-B8FE-CDF5CAEC11DA}"/>
      </w:docPartPr>
      <w:docPartBody>
        <w:p w:rsidR="00383AAB" w:rsidRDefault="00084C3A">
          <w:pPr>
            <w:pStyle w:val="0B6FB77B5E684FECBF906E2A21D1BAF2"/>
          </w:pPr>
          <w:r w:rsidRPr="00E6512F">
            <w:rPr>
              <w:rStyle w:val="a3"/>
            </w:rPr>
            <w:t>Место для ввода даты.</w:t>
          </w:r>
        </w:p>
      </w:docPartBody>
    </w:docPart>
    <w:docPart>
      <w:docPartPr>
        <w:name w:val="932061A8BE1840919652F70315E53D28"/>
        <w:category>
          <w:name w:val="Общие"/>
          <w:gallery w:val="placeholder"/>
        </w:category>
        <w:types>
          <w:type w:val="bbPlcHdr"/>
        </w:types>
        <w:behaviors>
          <w:behavior w:val="content"/>
        </w:behaviors>
        <w:guid w:val="{E18DCCFC-6473-4519-9834-80E71D094143}"/>
      </w:docPartPr>
      <w:docPartBody>
        <w:p w:rsidR="00383AAB" w:rsidRDefault="00084C3A">
          <w:pPr>
            <w:pStyle w:val="932061A8BE1840919652F70315E53D28"/>
          </w:pPr>
          <w:r w:rsidRPr="00853F0C">
            <w:rPr>
              <w:rStyle w:val="a3"/>
            </w:rPr>
            <w:t>Место для ввода текста.</w:t>
          </w:r>
        </w:p>
      </w:docPartBody>
    </w:docPart>
    <w:docPart>
      <w:docPartPr>
        <w:name w:val="9109131B94864E19946AFF90D776CCCC"/>
        <w:category>
          <w:name w:val="Общие"/>
          <w:gallery w:val="placeholder"/>
        </w:category>
        <w:types>
          <w:type w:val="bbPlcHdr"/>
        </w:types>
        <w:behaviors>
          <w:behavior w:val="content"/>
        </w:behaviors>
        <w:guid w:val="{2FA0C475-A132-464B-A32B-15BFEC850FB1}"/>
      </w:docPartPr>
      <w:docPartBody>
        <w:p w:rsidR="00383AAB" w:rsidRDefault="00084C3A">
          <w:pPr>
            <w:pStyle w:val="9109131B94864E19946AFF90D776CCCC"/>
          </w:pPr>
          <w:r w:rsidRPr="00853F0C">
            <w:rPr>
              <w:rStyle w:val="a3"/>
            </w:rPr>
            <w:t>Место для ввода текста.</w:t>
          </w:r>
        </w:p>
      </w:docPartBody>
    </w:docPart>
    <w:docPart>
      <w:docPartPr>
        <w:name w:val="38DE54D9B2164CE1A363F199EE438457"/>
        <w:category>
          <w:name w:val="Общие"/>
          <w:gallery w:val="placeholder"/>
        </w:category>
        <w:types>
          <w:type w:val="bbPlcHdr"/>
        </w:types>
        <w:behaviors>
          <w:behavior w:val="content"/>
        </w:behaviors>
        <w:guid w:val="{FB240011-7FB5-4F59-9E6A-18DFF2C74A2F}"/>
      </w:docPartPr>
      <w:docPartBody>
        <w:p w:rsidR="00383AAB" w:rsidRDefault="00084C3A">
          <w:pPr>
            <w:pStyle w:val="38DE54D9B2164CE1A363F199EE438457"/>
          </w:pPr>
          <w:r w:rsidRPr="00BC1543">
            <w:rPr>
              <w:rStyle w:val="a3"/>
            </w:rPr>
            <w:t>Выберите элемент.</w:t>
          </w:r>
        </w:p>
      </w:docPartBody>
    </w:docPart>
    <w:docPart>
      <w:docPartPr>
        <w:name w:val="703BE3C96D0F4B4AAEC190C73939856C"/>
        <w:category>
          <w:name w:val="Общие"/>
          <w:gallery w:val="placeholder"/>
        </w:category>
        <w:types>
          <w:type w:val="bbPlcHdr"/>
        </w:types>
        <w:behaviors>
          <w:behavior w:val="content"/>
        </w:behaviors>
        <w:guid w:val="{B854F645-6C8E-43D2-B465-487B4C4BB30C}"/>
      </w:docPartPr>
      <w:docPartBody>
        <w:p w:rsidR="00383AAB" w:rsidRDefault="00084C3A">
          <w:pPr>
            <w:pStyle w:val="703BE3C96D0F4B4AAEC190C73939856C"/>
          </w:pPr>
          <w:r w:rsidRPr="00853F0C">
            <w:rPr>
              <w:rStyle w:val="a3"/>
            </w:rPr>
            <w:t>Место для ввода текста.</w:t>
          </w:r>
        </w:p>
      </w:docPartBody>
    </w:docPart>
    <w:docPart>
      <w:docPartPr>
        <w:name w:val="FC3073E31A494AC2A6B7EDB1A678E1DD"/>
        <w:category>
          <w:name w:val="Общие"/>
          <w:gallery w:val="placeholder"/>
        </w:category>
        <w:types>
          <w:type w:val="bbPlcHdr"/>
        </w:types>
        <w:behaviors>
          <w:behavior w:val="content"/>
        </w:behaviors>
        <w:guid w:val="{33809D73-183D-4F6F-B5DF-67E243327C2E}"/>
      </w:docPartPr>
      <w:docPartBody>
        <w:p w:rsidR="00383AAB" w:rsidRDefault="00084C3A">
          <w:pPr>
            <w:pStyle w:val="FC3073E31A494AC2A6B7EDB1A678E1DD"/>
          </w:pPr>
          <w:r w:rsidRPr="00853F0C">
            <w:rPr>
              <w:rStyle w:val="a3"/>
            </w:rPr>
            <w:t>Место для ввода текста.</w:t>
          </w:r>
        </w:p>
      </w:docPartBody>
    </w:docPart>
    <w:docPart>
      <w:docPartPr>
        <w:name w:val="56AB41B0B07A44C3BED57428EB4DA54A"/>
        <w:category>
          <w:name w:val="Общие"/>
          <w:gallery w:val="placeholder"/>
        </w:category>
        <w:types>
          <w:type w:val="bbPlcHdr"/>
        </w:types>
        <w:behaviors>
          <w:behavior w:val="content"/>
        </w:behaviors>
        <w:guid w:val="{420294E2-5424-4A04-B1CD-17B0AE9D83FC}"/>
      </w:docPartPr>
      <w:docPartBody>
        <w:p w:rsidR="00383AAB" w:rsidRDefault="00084C3A">
          <w:pPr>
            <w:pStyle w:val="56AB41B0B07A44C3BED57428EB4DA54A"/>
          </w:pPr>
          <w:r w:rsidRPr="00BC1543">
            <w:rPr>
              <w:rStyle w:val="a3"/>
            </w:rPr>
            <w:t>Выберите элемент.</w:t>
          </w:r>
        </w:p>
      </w:docPartBody>
    </w:docPart>
    <w:docPart>
      <w:docPartPr>
        <w:name w:val="D19EEAD692A64E818D168B4C5430E35D"/>
        <w:category>
          <w:name w:val="Общие"/>
          <w:gallery w:val="placeholder"/>
        </w:category>
        <w:types>
          <w:type w:val="bbPlcHdr"/>
        </w:types>
        <w:behaviors>
          <w:behavior w:val="content"/>
        </w:behaviors>
        <w:guid w:val="{E9805F42-ACAB-401F-A843-9E065564DF8F}"/>
      </w:docPartPr>
      <w:docPartBody>
        <w:p w:rsidR="00383AAB" w:rsidRDefault="00084C3A">
          <w:pPr>
            <w:pStyle w:val="D19EEAD692A64E818D168B4C5430E35D"/>
          </w:pPr>
          <w:r>
            <w:rPr>
              <w:rStyle w:val="a3"/>
            </w:rPr>
            <w:t>Место для ввода текста.</w:t>
          </w:r>
        </w:p>
      </w:docPartBody>
    </w:docPart>
    <w:docPart>
      <w:docPartPr>
        <w:name w:val="95734CFAC09749CAB48762B01032B922"/>
        <w:category>
          <w:name w:val="Общие"/>
          <w:gallery w:val="placeholder"/>
        </w:category>
        <w:types>
          <w:type w:val="bbPlcHdr"/>
        </w:types>
        <w:behaviors>
          <w:behavior w:val="content"/>
        </w:behaviors>
        <w:guid w:val="{9BD281F7-4F0E-428D-9D03-7DAC8B66FDEF}"/>
      </w:docPartPr>
      <w:docPartBody>
        <w:p w:rsidR="00383AAB" w:rsidRDefault="00084C3A">
          <w:pPr>
            <w:pStyle w:val="95734CFAC09749CAB48762B01032B922"/>
          </w:pPr>
          <w:r>
            <w:rPr>
              <w:rStyle w:val="a3"/>
            </w:rPr>
            <w:t>Место для ввода текста.</w:t>
          </w:r>
        </w:p>
      </w:docPartBody>
    </w:docPart>
    <w:docPart>
      <w:docPartPr>
        <w:name w:val="49782496097A4126AA0F0DA46BE94835"/>
        <w:category>
          <w:name w:val="Общие"/>
          <w:gallery w:val="placeholder"/>
        </w:category>
        <w:types>
          <w:type w:val="bbPlcHdr"/>
        </w:types>
        <w:behaviors>
          <w:behavior w:val="content"/>
        </w:behaviors>
        <w:guid w:val="{44BBFD0D-FBD7-4A45-AEAC-33A79720A4FF}"/>
      </w:docPartPr>
      <w:docPartBody>
        <w:p w:rsidR="00383AAB" w:rsidRDefault="00084C3A">
          <w:pPr>
            <w:pStyle w:val="49782496097A4126AA0F0DA46BE94835"/>
          </w:pPr>
          <w:r w:rsidRPr="00BC1543">
            <w:rPr>
              <w:rStyle w:val="a3"/>
            </w:rPr>
            <w:t>Выберите элемент.</w:t>
          </w:r>
        </w:p>
      </w:docPartBody>
    </w:docPart>
    <w:docPart>
      <w:docPartPr>
        <w:name w:val="14B17507ED7A42F7BDA03CB33FFD6A39"/>
        <w:category>
          <w:name w:val="Общие"/>
          <w:gallery w:val="placeholder"/>
        </w:category>
        <w:types>
          <w:type w:val="bbPlcHdr"/>
        </w:types>
        <w:behaviors>
          <w:behavior w:val="content"/>
        </w:behaviors>
        <w:guid w:val="{DCEA00A5-4600-45CE-A7DB-A3C796B87449}"/>
      </w:docPartPr>
      <w:docPartBody>
        <w:p w:rsidR="00383AAB" w:rsidRDefault="00084C3A">
          <w:pPr>
            <w:pStyle w:val="14B17507ED7A42F7BDA03CB33FFD6A39"/>
          </w:pPr>
          <w:r w:rsidRPr="00E6512F">
            <w:rPr>
              <w:rStyle w:val="a3"/>
            </w:rPr>
            <w:t>Место для ввода даты.</w:t>
          </w:r>
        </w:p>
      </w:docPartBody>
    </w:docPart>
    <w:docPart>
      <w:docPartPr>
        <w:name w:val="5B16A34F9A564B02BD86C24C53D6569C"/>
        <w:category>
          <w:name w:val="Общие"/>
          <w:gallery w:val="placeholder"/>
        </w:category>
        <w:types>
          <w:type w:val="bbPlcHdr"/>
        </w:types>
        <w:behaviors>
          <w:behavior w:val="content"/>
        </w:behaviors>
        <w:guid w:val="{24FF390A-C416-456C-B82D-BC6C1CBBCFC2}"/>
      </w:docPartPr>
      <w:docPartBody>
        <w:p w:rsidR="00383AAB" w:rsidRDefault="00084C3A">
          <w:pPr>
            <w:pStyle w:val="5B16A34F9A564B02BD86C24C53D6569C"/>
          </w:pPr>
          <w:r w:rsidRPr="00E6512F">
            <w:rPr>
              <w:rStyle w:val="a3"/>
            </w:rPr>
            <w:t>Место для ввода даты.</w:t>
          </w:r>
        </w:p>
      </w:docPartBody>
    </w:docPart>
    <w:docPart>
      <w:docPartPr>
        <w:name w:val="B26B37F759A14A738DB0237CF4A7BA7B"/>
        <w:category>
          <w:name w:val="Общие"/>
          <w:gallery w:val="placeholder"/>
        </w:category>
        <w:types>
          <w:type w:val="bbPlcHdr"/>
        </w:types>
        <w:behaviors>
          <w:behavior w:val="content"/>
        </w:behaviors>
        <w:guid w:val="{CED453BA-4347-4834-BF22-B19747445F14}"/>
      </w:docPartPr>
      <w:docPartBody>
        <w:p w:rsidR="00383AAB" w:rsidRDefault="00084C3A">
          <w:pPr>
            <w:pStyle w:val="B26B37F759A14A738DB0237CF4A7BA7B"/>
          </w:pPr>
          <w:r w:rsidRPr="00E6512F">
            <w:rPr>
              <w:rStyle w:val="a3"/>
            </w:rPr>
            <w:t>Место для ввода даты.</w:t>
          </w:r>
        </w:p>
      </w:docPartBody>
    </w:docPart>
    <w:docPart>
      <w:docPartPr>
        <w:name w:val="37F67B2838A54A72B13EE428EC05A6B1"/>
        <w:category>
          <w:name w:val="Общие"/>
          <w:gallery w:val="placeholder"/>
        </w:category>
        <w:types>
          <w:type w:val="bbPlcHdr"/>
        </w:types>
        <w:behaviors>
          <w:behavior w:val="content"/>
        </w:behaviors>
        <w:guid w:val="{9B670584-7EA0-4717-8526-FC58189E8FE1}"/>
      </w:docPartPr>
      <w:docPartBody>
        <w:p w:rsidR="00383AAB" w:rsidRDefault="00084C3A">
          <w:pPr>
            <w:pStyle w:val="37F67B2838A54A72B13EE428EC05A6B1"/>
          </w:pPr>
          <w:r w:rsidRPr="00E6512F">
            <w:rPr>
              <w:rStyle w:val="a3"/>
            </w:rPr>
            <w:t>Место для ввода даты.</w:t>
          </w:r>
        </w:p>
      </w:docPartBody>
    </w:docPart>
    <w:docPart>
      <w:docPartPr>
        <w:name w:val="4C514DF348EE425FAE966477FC7000F7"/>
        <w:category>
          <w:name w:val="Общие"/>
          <w:gallery w:val="placeholder"/>
        </w:category>
        <w:types>
          <w:type w:val="bbPlcHdr"/>
        </w:types>
        <w:behaviors>
          <w:behavior w:val="content"/>
        </w:behaviors>
        <w:guid w:val="{1CB6295F-C660-4E1B-BBB4-AA500EB64EDC}"/>
      </w:docPartPr>
      <w:docPartBody>
        <w:p w:rsidR="00383AAB" w:rsidRDefault="00084C3A">
          <w:pPr>
            <w:pStyle w:val="4C514DF348EE425FAE966477FC7000F7"/>
          </w:pPr>
          <w:r w:rsidRPr="00E6512F">
            <w:rPr>
              <w:rStyle w:val="a3"/>
            </w:rPr>
            <w:t>Место для ввода даты.</w:t>
          </w:r>
        </w:p>
      </w:docPartBody>
    </w:docPart>
    <w:docPart>
      <w:docPartPr>
        <w:name w:val="37AD041BB95F4949B6684383CCFF7E3F"/>
        <w:category>
          <w:name w:val="Общие"/>
          <w:gallery w:val="placeholder"/>
        </w:category>
        <w:types>
          <w:type w:val="bbPlcHdr"/>
        </w:types>
        <w:behaviors>
          <w:behavior w:val="content"/>
        </w:behaviors>
        <w:guid w:val="{019A88EB-4437-41E4-87BB-28B23B9866B8}"/>
      </w:docPartPr>
      <w:docPartBody>
        <w:p w:rsidR="00383AAB" w:rsidRDefault="00084C3A">
          <w:pPr>
            <w:pStyle w:val="37AD041BB95F4949B6684383CCFF7E3F"/>
          </w:pPr>
          <w:r w:rsidRPr="00E6512F">
            <w:rPr>
              <w:rStyle w:val="a3"/>
            </w:rPr>
            <w:t>Место для ввода даты.</w:t>
          </w:r>
        </w:p>
      </w:docPartBody>
    </w:docPart>
    <w:docPart>
      <w:docPartPr>
        <w:name w:val="BB1250AA85E944DE8ED8EAE69555BE17"/>
        <w:category>
          <w:name w:val="Общие"/>
          <w:gallery w:val="placeholder"/>
        </w:category>
        <w:types>
          <w:type w:val="bbPlcHdr"/>
        </w:types>
        <w:behaviors>
          <w:behavior w:val="content"/>
        </w:behaviors>
        <w:guid w:val="{77EF8654-4488-495D-B183-7DF7E089BABC}"/>
      </w:docPartPr>
      <w:docPartBody>
        <w:p w:rsidR="00383AAB" w:rsidRDefault="00084C3A">
          <w:pPr>
            <w:pStyle w:val="BB1250AA85E944DE8ED8EAE69555BE17"/>
          </w:pPr>
          <w:r w:rsidRPr="00853F0C">
            <w:rPr>
              <w:rStyle w:val="a3"/>
            </w:rPr>
            <w:t>Место для ввода текста.</w:t>
          </w:r>
        </w:p>
      </w:docPartBody>
    </w:docPart>
    <w:docPart>
      <w:docPartPr>
        <w:name w:val="4836B1622C68424FA927761DB1EA663A"/>
        <w:category>
          <w:name w:val="Общие"/>
          <w:gallery w:val="placeholder"/>
        </w:category>
        <w:types>
          <w:type w:val="bbPlcHdr"/>
        </w:types>
        <w:behaviors>
          <w:behavior w:val="content"/>
        </w:behaviors>
        <w:guid w:val="{D2F12132-6C8A-466E-97F4-27B32A242B61}"/>
      </w:docPartPr>
      <w:docPartBody>
        <w:p w:rsidR="00383AAB" w:rsidRDefault="00084C3A">
          <w:pPr>
            <w:pStyle w:val="4836B1622C68424FA927761DB1EA663A"/>
          </w:pPr>
          <w:r w:rsidRPr="00853F0C">
            <w:rPr>
              <w:rStyle w:val="a3"/>
            </w:rPr>
            <w:t>Место для ввода текста.</w:t>
          </w:r>
        </w:p>
      </w:docPartBody>
    </w:docPart>
    <w:docPart>
      <w:docPartPr>
        <w:name w:val="EDDF0D71FAE344DFB8012DC7957F1A42"/>
        <w:category>
          <w:name w:val="Общие"/>
          <w:gallery w:val="placeholder"/>
        </w:category>
        <w:types>
          <w:type w:val="bbPlcHdr"/>
        </w:types>
        <w:behaviors>
          <w:behavior w:val="content"/>
        </w:behaviors>
        <w:guid w:val="{C6895D1C-9B08-4DD4-B86B-BDCB77C2DBC1}"/>
      </w:docPartPr>
      <w:docPartBody>
        <w:p w:rsidR="00383AAB" w:rsidRDefault="00084C3A">
          <w:pPr>
            <w:pStyle w:val="EDDF0D71FAE344DFB8012DC7957F1A42"/>
          </w:pPr>
          <w:r w:rsidRPr="00B56B74">
            <w:rPr>
              <w:rStyle w:val="a3"/>
            </w:rPr>
            <w:t>Место для ввода текста.</w:t>
          </w:r>
        </w:p>
      </w:docPartBody>
    </w:docPart>
    <w:docPart>
      <w:docPartPr>
        <w:name w:val="5984723A0FDD400096DDE4F4B1FED33A"/>
        <w:category>
          <w:name w:val="Общие"/>
          <w:gallery w:val="placeholder"/>
        </w:category>
        <w:types>
          <w:type w:val="bbPlcHdr"/>
        </w:types>
        <w:behaviors>
          <w:behavior w:val="content"/>
        </w:behaviors>
        <w:guid w:val="{CCE0C538-2C47-4496-A42E-A30044CA9B60}"/>
      </w:docPartPr>
      <w:docPartBody>
        <w:p w:rsidR="00383AAB" w:rsidRDefault="00084C3A">
          <w:pPr>
            <w:pStyle w:val="5984723A0FDD400096DDE4F4B1FED33A"/>
          </w:pPr>
          <w:r w:rsidRPr="00853F0C">
            <w:rPr>
              <w:rStyle w:val="a3"/>
            </w:rPr>
            <w:t>Место для ввода текста.</w:t>
          </w:r>
        </w:p>
      </w:docPartBody>
    </w:docPart>
    <w:docPart>
      <w:docPartPr>
        <w:name w:val="0258EDF935064DC18941F5441045EE1E"/>
        <w:category>
          <w:name w:val="Общие"/>
          <w:gallery w:val="placeholder"/>
        </w:category>
        <w:types>
          <w:type w:val="bbPlcHdr"/>
        </w:types>
        <w:behaviors>
          <w:behavior w:val="content"/>
        </w:behaviors>
        <w:guid w:val="{1168A02C-0BC4-49F7-A7EA-BB6953D7ECDB}"/>
      </w:docPartPr>
      <w:docPartBody>
        <w:p w:rsidR="00383AAB" w:rsidRDefault="00084C3A">
          <w:pPr>
            <w:pStyle w:val="0258EDF935064DC18941F5441045EE1E"/>
          </w:pPr>
          <w:r w:rsidRPr="00853F0C">
            <w:rPr>
              <w:rStyle w:val="a3"/>
            </w:rPr>
            <w:t>Место для ввода текста.</w:t>
          </w:r>
        </w:p>
      </w:docPartBody>
    </w:docPart>
    <w:docPart>
      <w:docPartPr>
        <w:name w:val="990183E24DFD4A7E9877ED703AADEF01"/>
        <w:category>
          <w:name w:val="Общие"/>
          <w:gallery w:val="placeholder"/>
        </w:category>
        <w:types>
          <w:type w:val="bbPlcHdr"/>
        </w:types>
        <w:behaviors>
          <w:behavior w:val="content"/>
        </w:behaviors>
        <w:guid w:val="{5CBA2413-16DD-4C86-8E83-8BA18895A98C}"/>
      </w:docPartPr>
      <w:docPartBody>
        <w:p w:rsidR="00383AAB" w:rsidRDefault="00084C3A">
          <w:pPr>
            <w:pStyle w:val="990183E24DFD4A7E9877ED703AADEF01"/>
          </w:pPr>
          <w:r w:rsidRPr="00B8675A">
            <w:rPr>
              <w:rStyle w:val="a3"/>
            </w:rPr>
            <w:t>Выберите элемент.</w:t>
          </w:r>
        </w:p>
      </w:docPartBody>
    </w:docPart>
    <w:docPart>
      <w:docPartPr>
        <w:name w:val="4521148D2DCC4482A392EDADE70FD3B1"/>
        <w:category>
          <w:name w:val="Общие"/>
          <w:gallery w:val="placeholder"/>
        </w:category>
        <w:types>
          <w:type w:val="bbPlcHdr"/>
        </w:types>
        <w:behaviors>
          <w:behavior w:val="content"/>
        </w:behaviors>
        <w:guid w:val="{7EEA333A-FA0A-4B8A-AC9F-B12D8892A409}"/>
      </w:docPartPr>
      <w:docPartBody>
        <w:p w:rsidR="00383AAB" w:rsidRDefault="00084C3A">
          <w:pPr>
            <w:pStyle w:val="4521148D2DCC4482A392EDADE70FD3B1"/>
          </w:pPr>
          <w:r w:rsidRPr="00B8675A">
            <w:rPr>
              <w:rStyle w:val="a3"/>
            </w:rPr>
            <w:t>Выберите элемент.</w:t>
          </w:r>
        </w:p>
      </w:docPartBody>
    </w:docPart>
    <w:docPart>
      <w:docPartPr>
        <w:name w:val="99E43B938EE948D2B9716B01DF392E5E"/>
        <w:category>
          <w:name w:val="Общие"/>
          <w:gallery w:val="placeholder"/>
        </w:category>
        <w:types>
          <w:type w:val="bbPlcHdr"/>
        </w:types>
        <w:behaviors>
          <w:behavior w:val="content"/>
        </w:behaviors>
        <w:guid w:val="{0654F6EB-B81C-43E2-B851-C5C6C8390BEB}"/>
      </w:docPartPr>
      <w:docPartBody>
        <w:p w:rsidR="00383AAB" w:rsidRDefault="00084C3A">
          <w:pPr>
            <w:pStyle w:val="99E43B938EE948D2B9716B01DF392E5E"/>
          </w:pPr>
          <w:r w:rsidRPr="00853F0C">
            <w:rPr>
              <w:rStyle w:val="a3"/>
            </w:rPr>
            <w:t>Место для ввода текста.</w:t>
          </w:r>
        </w:p>
      </w:docPartBody>
    </w:docPart>
    <w:docPart>
      <w:docPartPr>
        <w:name w:val="C96344FC2D5D418689EBC47382F77963"/>
        <w:category>
          <w:name w:val="Общие"/>
          <w:gallery w:val="placeholder"/>
        </w:category>
        <w:types>
          <w:type w:val="bbPlcHdr"/>
        </w:types>
        <w:behaviors>
          <w:behavior w:val="content"/>
        </w:behaviors>
        <w:guid w:val="{96BC1A05-5BAB-466D-BB4B-EE23D27DB639}"/>
      </w:docPartPr>
      <w:docPartBody>
        <w:p w:rsidR="00383AAB" w:rsidRDefault="00084C3A">
          <w:pPr>
            <w:pStyle w:val="C96344FC2D5D418689EBC47382F77963"/>
          </w:pPr>
          <w:r w:rsidRPr="00853F0C">
            <w:rPr>
              <w:rStyle w:val="a3"/>
            </w:rPr>
            <w:t>Место для ввода текста.</w:t>
          </w:r>
        </w:p>
      </w:docPartBody>
    </w:docPart>
    <w:docPart>
      <w:docPartPr>
        <w:name w:val="5040EF9E5D9C409C87505D5DD07FB6C4"/>
        <w:category>
          <w:name w:val="Общие"/>
          <w:gallery w:val="placeholder"/>
        </w:category>
        <w:types>
          <w:type w:val="bbPlcHdr"/>
        </w:types>
        <w:behaviors>
          <w:behavior w:val="content"/>
        </w:behaviors>
        <w:guid w:val="{8FE31ED6-E753-4BD1-B94E-787FB3A1963B}"/>
      </w:docPartPr>
      <w:docPartBody>
        <w:p w:rsidR="00383AAB" w:rsidRDefault="00084C3A">
          <w:pPr>
            <w:pStyle w:val="5040EF9E5D9C409C87505D5DD07FB6C4"/>
          </w:pPr>
          <w:r w:rsidRPr="00853F0C">
            <w:rPr>
              <w:rStyle w:val="a3"/>
            </w:rPr>
            <w:t>Место для ввода текста.</w:t>
          </w:r>
        </w:p>
      </w:docPartBody>
    </w:docPart>
    <w:docPart>
      <w:docPartPr>
        <w:name w:val="CA83BEB3BABF410FAF558B58BEB6E286"/>
        <w:category>
          <w:name w:val="Общие"/>
          <w:gallery w:val="placeholder"/>
        </w:category>
        <w:types>
          <w:type w:val="bbPlcHdr"/>
        </w:types>
        <w:behaviors>
          <w:behavior w:val="content"/>
        </w:behaviors>
        <w:guid w:val="{BFF0DCB1-EC0D-47C0-A645-DFC93B8F05AE}"/>
      </w:docPartPr>
      <w:docPartBody>
        <w:p w:rsidR="00383AAB" w:rsidRDefault="00084C3A">
          <w:pPr>
            <w:pStyle w:val="CA83BEB3BABF410FAF558B58BEB6E286"/>
          </w:pPr>
          <w:r w:rsidRPr="00853F0C">
            <w:rPr>
              <w:rStyle w:val="a3"/>
            </w:rPr>
            <w:t>Место для ввода текста.</w:t>
          </w:r>
        </w:p>
      </w:docPartBody>
    </w:docPart>
    <w:docPart>
      <w:docPartPr>
        <w:name w:val="FF2C9EBED73842C5B401F76B9E7C3950"/>
        <w:category>
          <w:name w:val="Общие"/>
          <w:gallery w:val="placeholder"/>
        </w:category>
        <w:types>
          <w:type w:val="bbPlcHdr"/>
        </w:types>
        <w:behaviors>
          <w:behavior w:val="content"/>
        </w:behaviors>
        <w:guid w:val="{21532F1F-5EF3-4DA8-9B12-73AF1774CA87}"/>
      </w:docPartPr>
      <w:docPartBody>
        <w:p w:rsidR="00383AAB" w:rsidRDefault="00084C3A">
          <w:pPr>
            <w:pStyle w:val="FF2C9EBED73842C5B401F76B9E7C3950"/>
          </w:pPr>
          <w:r w:rsidRPr="00853F0C">
            <w:rPr>
              <w:rStyle w:val="a3"/>
            </w:rPr>
            <w:t>Место для ввода текста.</w:t>
          </w:r>
        </w:p>
      </w:docPartBody>
    </w:docPart>
    <w:docPart>
      <w:docPartPr>
        <w:name w:val="7430FC548DFF42C89626430EECE01733"/>
        <w:category>
          <w:name w:val="Общие"/>
          <w:gallery w:val="placeholder"/>
        </w:category>
        <w:types>
          <w:type w:val="bbPlcHdr"/>
        </w:types>
        <w:behaviors>
          <w:behavior w:val="content"/>
        </w:behaviors>
        <w:guid w:val="{5251231B-9B1A-459D-B550-3B96E5AD3D2F}"/>
      </w:docPartPr>
      <w:docPartBody>
        <w:p w:rsidR="00383AAB" w:rsidRDefault="00084C3A">
          <w:pPr>
            <w:pStyle w:val="7430FC548DFF42C89626430EECE01733"/>
          </w:pPr>
          <w:r w:rsidRPr="00853F0C">
            <w:rPr>
              <w:rStyle w:val="a3"/>
            </w:rPr>
            <w:t>Место для ввода текста.</w:t>
          </w:r>
        </w:p>
      </w:docPartBody>
    </w:docPart>
    <w:docPart>
      <w:docPartPr>
        <w:name w:val="CF153736732E4EA08237F1AA2E55749E"/>
        <w:category>
          <w:name w:val="Общие"/>
          <w:gallery w:val="placeholder"/>
        </w:category>
        <w:types>
          <w:type w:val="bbPlcHdr"/>
        </w:types>
        <w:behaviors>
          <w:behavior w:val="content"/>
        </w:behaviors>
        <w:guid w:val="{B6F11425-1F0B-4206-A0C0-3C7F8D39C371}"/>
      </w:docPartPr>
      <w:docPartBody>
        <w:p w:rsidR="00383AAB" w:rsidRDefault="00084C3A">
          <w:pPr>
            <w:pStyle w:val="CF153736732E4EA08237F1AA2E55749E"/>
          </w:pPr>
          <w:r w:rsidRPr="00853F0C">
            <w:rPr>
              <w:rStyle w:val="a3"/>
            </w:rPr>
            <w:t>Место для ввода текста.</w:t>
          </w:r>
        </w:p>
      </w:docPartBody>
    </w:docPart>
    <w:docPart>
      <w:docPartPr>
        <w:name w:val="427879C7BB1B44CDB39603D2BFA930C9"/>
        <w:category>
          <w:name w:val="Общие"/>
          <w:gallery w:val="placeholder"/>
        </w:category>
        <w:types>
          <w:type w:val="bbPlcHdr"/>
        </w:types>
        <w:behaviors>
          <w:behavior w:val="content"/>
        </w:behaviors>
        <w:guid w:val="{FBA78C31-BA2A-497C-9107-AD2420F03334}"/>
      </w:docPartPr>
      <w:docPartBody>
        <w:p w:rsidR="00383AAB" w:rsidRDefault="00084C3A">
          <w:pPr>
            <w:pStyle w:val="427879C7BB1B44CDB39603D2BFA930C9"/>
          </w:pPr>
          <w:r>
            <w:rPr>
              <w:rStyle w:val="a3"/>
            </w:rPr>
            <w:t>Место для ввода текста.</w:t>
          </w:r>
        </w:p>
      </w:docPartBody>
    </w:docPart>
    <w:docPart>
      <w:docPartPr>
        <w:name w:val="EE8C15A5E1B24303A565787181781B78"/>
        <w:category>
          <w:name w:val="Общие"/>
          <w:gallery w:val="placeholder"/>
        </w:category>
        <w:types>
          <w:type w:val="bbPlcHdr"/>
        </w:types>
        <w:behaviors>
          <w:behavior w:val="content"/>
        </w:behaviors>
        <w:guid w:val="{A10EEF69-3468-4340-A921-BC6F951504F4}"/>
      </w:docPartPr>
      <w:docPartBody>
        <w:p w:rsidR="00383AAB" w:rsidRDefault="00084C3A">
          <w:pPr>
            <w:pStyle w:val="EE8C15A5E1B24303A565787181781B78"/>
          </w:pPr>
          <w:r w:rsidRPr="00853F0C">
            <w:rPr>
              <w:rStyle w:val="a3"/>
            </w:rPr>
            <w:t>Место для ввода текста.</w:t>
          </w:r>
        </w:p>
      </w:docPartBody>
    </w:docPart>
    <w:docPart>
      <w:docPartPr>
        <w:name w:val="26B3B5DC0D3F46CB952507F14FE10B82"/>
        <w:category>
          <w:name w:val="Общие"/>
          <w:gallery w:val="placeholder"/>
        </w:category>
        <w:types>
          <w:type w:val="bbPlcHdr"/>
        </w:types>
        <w:behaviors>
          <w:behavior w:val="content"/>
        </w:behaviors>
        <w:guid w:val="{E070D358-5BD6-4DDC-8992-ABF13972A782}"/>
      </w:docPartPr>
      <w:docPartBody>
        <w:p w:rsidR="00383AAB" w:rsidRDefault="00084C3A">
          <w:pPr>
            <w:pStyle w:val="26B3B5DC0D3F46CB952507F14FE10B82"/>
          </w:pPr>
          <w:r w:rsidRPr="00853F0C">
            <w:rPr>
              <w:rStyle w:val="a3"/>
            </w:rPr>
            <w:t>Место для ввода текста.</w:t>
          </w:r>
        </w:p>
      </w:docPartBody>
    </w:docPart>
    <w:docPart>
      <w:docPartPr>
        <w:name w:val="3B0451CF42BB49D0BB5BF5A046E22A39"/>
        <w:category>
          <w:name w:val="Общие"/>
          <w:gallery w:val="placeholder"/>
        </w:category>
        <w:types>
          <w:type w:val="bbPlcHdr"/>
        </w:types>
        <w:behaviors>
          <w:behavior w:val="content"/>
        </w:behaviors>
        <w:guid w:val="{4308449B-A5B3-46C1-9480-C0B1A768E1B4}"/>
      </w:docPartPr>
      <w:docPartBody>
        <w:p w:rsidR="00383AAB" w:rsidRDefault="00084C3A">
          <w:pPr>
            <w:pStyle w:val="3B0451CF42BB49D0BB5BF5A046E22A39"/>
          </w:pPr>
          <w:r w:rsidRPr="00853F0C">
            <w:rPr>
              <w:rStyle w:val="a3"/>
            </w:rPr>
            <w:t>Место для ввода текста.</w:t>
          </w:r>
        </w:p>
      </w:docPartBody>
    </w:docPart>
    <w:docPart>
      <w:docPartPr>
        <w:name w:val="165641A6BC2249D28B93D2E1FD42DB06"/>
        <w:category>
          <w:name w:val="Общие"/>
          <w:gallery w:val="placeholder"/>
        </w:category>
        <w:types>
          <w:type w:val="bbPlcHdr"/>
        </w:types>
        <w:behaviors>
          <w:behavior w:val="content"/>
        </w:behaviors>
        <w:guid w:val="{8EF2E1DB-673B-4BDD-BFB0-A86353DEC259}"/>
      </w:docPartPr>
      <w:docPartBody>
        <w:p w:rsidR="00383AAB" w:rsidRDefault="00084C3A">
          <w:pPr>
            <w:pStyle w:val="165641A6BC2249D28B93D2E1FD42DB06"/>
          </w:pPr>
          <w:r w:rsidRPr="00853F0C">
            <w:rPr>
              <w:rStyle w:val="a3"/>
            </w:rPr>
            <w:t>Место для ввода текста.</w:t>
          </w:r>
        </w:p>
      </w:docPartBody>
    </w:docPart>
    <w:docPart>
      <w:docPartPr>
        <w:name w:val="FF31BC21873A41488A17556A5B7947BC"/>
        <w:category>
          <w:name w:val="Общие"/>
          <w:gallery w:val="placeholder"/>
        </w:category>
        <w:types>
          <w:type w:val="bbPlcHdr"/>
        </w:types>
        <w:behaviors>
          <w:behavior w:val="content"/>
        </w:behaviors>
        <w:guid w:val="{87EDD0CE-C67B-4749-BC19-C76A5A37E263}"/>
      </w:docPartPr>
      <w:docPartBody>
        <w:p w:rsidR="00383AAB" w:rsidRDefault="00084C3A">
          <w:pPr>
            <w:pStyle w:val="FF31BC21873A41488A17556A5B7947BC"/>
          </w:pPr>
          <w:r>
            <w:rPr>
              <w:color w:val="808080" w:themeColor="background1" w:themeShade="80"/>
            </w:rPr>
            <w:t>Укажите документ или вид сведений</w:t>
          </w:r>
        </w:p>
      </w:docPartBody>
    </w:docPart>
    <w:docPart>
      <w:docPartPr>
        <w:name w:val="F0968848B48744E8BA713F2A18DFE977"/>
        <w:category>
          <w:name w:val="Общие"/>
          <w:gallery w:val="placeholder"/>
        </w:category>
        <w:types>
          <w:type w:val="bbPlcHdr"/>
        </w:types>
        <w:behaviors>
          <w:behavior w:val="content"/>
        </w:behaviors>
        <w:guid w:val="{B5AB06D0-24D0-4AAA-AA0D-5537607AA00C}"/>
      </w:docPartPr>
      <w:docPartBody>
        <w:p w:rsidR="00383AAB" w:rsidRDefault="00084C3A">
          <w:pPr>
            <w:pStyle w:val="F0968848B48744E8BA713F2A18DFE977"/>
          </w:pPr>
          <w:r>
            <w:rPr>
              <w:color w:val="808080" w:themeColor="background1" w:themeShade="80"/>
            </w:rPr>
            <w:t>Укажите документ или вид сведений</w:t>
          </w:r>
        </w:p>
      </w:docPartBody>
    </w:docPart>
    <w:docPart>
      <w:docPartPr>
        <w:name w:val="30D1570EE9164D9B919D0D9900BAB3ED"/>
        <w:category>
          <w:name w:val="Общие"/>
          <w:gallery w:val="placeholder"/>
        </w:category>
        <w:types>
          <w:type w:val="bbPlcHdr"/>
        </w:types>
        <w:behaviors>
          <w:behavior w:val="content"/>
        </w:behaviors>
        <w:guid w:val="{D3D95B4E-3F23-471C-AC26-E6755AD76891}"/>
      </w:docPartPr>
      <w:docPartBody>
        <w:p w:rsidR="00383AAB" w:rsidRDefault="00084C3A">
          <w:pPr>
            <w:pStyle w:val="30D1570EE9164D9B919D0D9900BAB3ED"/>
          </w:pPr>
          <w:r w:rsidRPr="00853F0C">
            <w:rPr>
              <w:rStyle w:val="a3"/>
            </w:rPr>
            <w:t>Место для ввода текста.</w:t>
          </w:r>
        </w:p>
      </w:docPartBody>
    </w:docPart>
    <w:docPart>
      <w:docPartPr>
        <w:name w:val="6B9B661C1EE44F45BFAF21F84C7C1B80"/>
        <w:category>
          <w:name w:val="Общие"/>
          <w:gallery w:val="placeholder"/>
        </w:category>
        <w:types>
          <w:type w:val="bbPlcHdr"/>
        </w:types>
        <w:behaviors>
          <w:behavior w:val="content"/>
        </w:behaviors>
        <w:guid w:val="{8EA74E0F-BC57-4108-B8C7-CB17A355D703}"/>
      </w:docPartPr>
      <w:docPartBody>
        <w:p w:rsidR="00383AAB" w:rsidRDefault="00084C3A">
          <w:pPr>
            <w:pStyle w:val="6B9B661C1EE44F45BFAF21F84C7C1B80"/>
          </w:pPr>
          <w:r>
            <w:rPr>
              <w:color w:val="808080" w:themeColor="background1" w:themeShade="80"/>
            </w:rPr>
            <w:t>Укажите документ или вид сведений</w:t>
          </w:r>
        </w:p>
      </w:docPartBody>
    </w:docPart>
    <w:docPart>
      <w:docPartPr>
        <w:name w:val="48BECD9AEE6B42D1856ECA19D102B466"/>
        <w:category>
          <w:name w:val="Общие"/>
          <w:gallery w:val="placeholder"/>
        </w:category>
        <w:types>
          <w:type w:val="bbPlcHdr"/>
        </w:types>
        <w:behaviors>
          <w:behavior w:val="content"/>
        </w:behaviors>
        <w:guid w:val="{0972622B-51A7-4DB7-915C-4AF10D927FC0}"/>
      </w:docPartPr>
      <w:docPartBody>
        <w:p w:rsidR="00383AAB" w:rsidRDefault="00084C3A">
          <w:pPr>
            <w:pStyle w:val="48BECD9AEE6B42D1856ECA19D102B466"/>
          </w:pPr>
          <w:r w:rsidRPr="00853F0C">
            <w:rPr>
              <w:rStyle w:val="a3"/>
            </w:rPr>
            <w:t>Место для ввода текста.</w:t>
          </w:r>
        </w:p>
      </w:docPartBody>
    </w:docPart>
    <w:docPart>
      <w:docPartPr>
        <w:name w:val="D9A6A4E90E7B4ADB866547F6DEBAEA65"/>
        <w:category>
          <w:name w:val="Общие"/>
          <w:gallery w:val="placeholder"/>
        </w:category>
        <w:types>
          <w:type w:val="bbPlcHdr"/>
        </w:types>
        <w:behaviors>
          <w:behavior w:val="content"/>
        </w:behaviors>
        <w:guid w:val="{B10034CA-8478-4BB2-8213-22B6FA66D00C}"/>
      </w:docPartPr>
      <w:docPartBody>
        <w:p w:rsidR="00383AAB" w:rsidRDefault="00084C3A">
          <w:pPr>
            <w:pStyle w:val="D9A6A4E90E7B4ADB866547F6DEBAEA65"/>
          </w:pPr>
          <w:r>
            <w:rPr>
              <w:color w:val="808080" w:themeColor="background1" w:themeShade="80"/>
            </w:rPr>
            <w:t>Укажите документ или вид сведений</w:t>
          </w:r>
        </w:p>
      </w:docPartBody>
    </w:docPart>
    <w:docPart>
      <w:docPartPr>
        <w:name w:val="2CF7CC42A75845628A7882CF1A4B6AAE"/>
        <w:category>
          <w:name w:val="Общие"/>
          <w:gallery w:val="placeholder"/>
        </w:category>
        <w:types>
          <w:type w:val="bbPlcHdr"/>
        </w:types>
        <w:behaviors>
          <w:behavior w:val="content"/>
        </w:behaviors>
        <w:guid w:val="{8C5D867C-7D5B-40C8-923E-D1200D8B4611}"/>
      </w:docPartPr>
      <w:docPartBody>
        <w:p w:rsidR="00383AAB" w:rsidRDefault="00084C3A">
          <w:pPr>
            <w:pStyle w:val="2CF7CC42A75845628A7882CF1A4B6AAE"/>
          </w:pPr>
          <w:r>
            <w:rPr>
              <w:color w:val="808080" w:themeColor="background1" w:themeShade="80"/>
            </w:rPr>
            <w:t>Укажите документ или вид сведений</w:t>
          </w:r>
        </w:p>
      </w:docPartBody>
    </w:docPart>
    <w:docPart>
      <w:docPartPr>
        <w:name w:val="DE0E97C92B3F4EBD8FB0B5C30655A595"/>
        <w:category>
          <w:name w:val="Общие"/>
          <w:gallery w:val="placeholder"/>
        </w:category>
        <w:types>
          <w:type w:val="bbPlcHdr"/>
        </w:types>
        <w:behaviors>
          <w:behavior w:val="content"/>
        </w:behaviors>
        <w:guid w:val="{767F8F51-8CAC-49E1-8433-435B56D5C680}"/>
      </w:docPartPr>
      <w:docPartBody>
        <w:p w:rsidR="00383AAB" w:rsidRDefault="00084C3A">
          <w:pPr>
            <w:pStyle w:val="DE0E97C92B3F4EBD8FB0B5C30655A595"/>
          </w:pPr>
          <w:r w:rsidRPr="00853F0C">
            <w:rPr>
              <w:rStyle w:val="a3"/>
            </w:rPr>
            <w:t>Место для ввода текста.</w:t>
          </w:r>
        </w:p>
      </w:docPartBody>
    </w:docPart>
    <w:docPart>
      <w:docPartPr>
        <w:name w:val="C7CD245AD4E84D18A0F93A394D2B03B1"/>
        <w:category>
          <w:name w:val="Общие"/>
          <w:gallery w:val="placeholder"/>
        </w:category>
        <w:types>
          <w:type w:val="bbPlcHdr"/>
        </w:types>
        <w:behaviors>
          <w:behavior w:val="content"/>
        </w:behaviors>
        <w:guid w:val="{8246D38D-106D-46D0-AFAA-BEFCCB417914}"/>
      </w:docPartPr>
      <w:docPartBody>
        <w:p w:rsidR="00383AAB" w:rsidRDefault="00084C3A">
          <w:pPr>
            <w:pStyle w:val="C7CD245AD4E84D18A0F93A394D2B03B1"/>
          </w:pPr>
          <w:r w:rsidRPr="00853F0C">
            <w:rPr>
              <w:rStyle w:val="a3"/>
            </w:rPr>
            <w:t>Место для ввода текста.</w:t>
          </w:r>
        </w:p>
      </w:docPartBody>
    </w:docPart>
    <w:docPart>
      <w:docPartPr>
        <w:name w:val="4BA78D1D453D4289882EED5C4B466362"/>
        <w:category>
          <w:name w:val="Общие"/>
          <w:gallery w:val="placeholder"/>
        </w:category>
        <w:types>
          <w:type w:val="bbPlcHdr"/>
        </w:types>
        <w:behaviors>
          <w:behavior w:val="content"/>
        </w:behaviors>
        <w:guid w:val="{8241E4E7-D893-47AB-B3BF-E80361597717}"/>
      </w:docPartPr>
      <w:docPartBody>
        <w:p w:rsidR="00383AAB" w:rsidRDefault="00084C3A">
          <w:pPr>
            <w:pStyle w:val="4BA78D1D453D4289882EED5C4B466362"/>
          </w:pPr>
          <w:r w:rsidRPr="00853F0C">
            <w:rPr>
              <w:rStyle w:val="a3"/>
            </w:rPr>
            <w:t>Место для ввода текста.</w:t>
          </w:r>
        </w:p>
      </w:docPartBody>
    </w:docPart>
    <w:docPart>
      <w:docPartPr>
        <w:name w:val="4ABBFC9C84DE42A483DB5BE7E38A973E"/>
        <w:category>
          <w:name w:val="Общие"/>
          <w:gallery w:val="placeholder"/>
        </w:category>
        <w:types>
          <w:type w:val="bbPlcHdr"/>
        </w:types>
        <w:behaviors>
          <w:behavior w:val="content"/>
        </w:behaviors>
        <w:guid w:val="{03C770BA-80EC-4348-B8CD-2EE4A3DBB9B9}"/>
      </w:docPartPr>
      <w:docPartBody>
        <w:p w:rsidR="00383AAB" w:rsidRDefault="00084C3A">
          <w:pPr>
            <w:pStyle w:val="4ABBFC9C84DE42A483DB5BE7E38A973E"/>
          </w:pPr>
          <w:r w:rsidRPr="007027F2">
            <w:rPr>
              <w:rStyle w:val="a3"/>
            </w:rPr>
            <w:t>Выберите стандартный блок.</w:t>
          </w:r>
        </w:p>
      </w:docPartBody>
    </w:docPart>
    <w:docPart>
      <w:docPartPr>
        <w:name w:val="FDA6F8C1E95F403E8DEC7319D29D0ECF"/>
        <w:category>
          <w:name w:val="Общие"/>
          <w:gallery w:val="placeholder"/>
        </w:category>
        <w:types>
          <w:type w:val="bbPlcHdr"/>
        </w:types>
        <w:behaviors>
          <w:behavior w:val="content"/>
        </w:behaviors>
        <w:guid w:val="{6B09F3E7-1C12-4C3D-BD8C-9C366B5A8A9C}"/>
      </w:docPartPr>
      <w:docPartBody>
        <w:p w:rsidR="00383AAB" w:rsidRDefault="00084C3A">
          <w:pPr>
            <w:pStyle w:val="FDA6F8C1E95F403E8DEC7319D29D0ECF"/>
          </w:pPr>
          <w:r w:rsidRPr="00853F0C">
            <w:rPr>
              <w:rStyle w:val="a3"/>
            </w:rPr>
            <w:t>Место для ввода текста.</w:t>
          </w:r>
        </w:p>
      </w:docPartBody>
    </w:docPart>
    <w:docPart>
      <w:docPartPr>
        <w:name w:val="8A552BA9F39D4D8792F6B7F72B773B1C"/>
        <w:category>
          <w:name w:val="Общие"/>
          <w:gallery w:val="placeholder"/>
        </w:category>
        <w:types>
          <w:type w:val="bbPlcHdr"/>
        </w:types>
        <w:behaviors>
          <w:behavior w:val="content"/>
        </w:behaviors>
        <w:guid w:val="{1AF5601E-2A50-47DE-B0C5-2B74AE82D8A4}"/>
      </w:docPartPr>
      <w:docPartBody>
        <w:p w:rsidR="00383AAB" w:rsidRDefault="00084C3A">
          <w:pPr>
            <w:pStyle w:val="8A552BA9F39D4D8792F6B7F72B773B1C"/>
          </w:pPr>
          <w:r w:rsidRPr="00853F0C">
            <w:rPr>
              <w:rStyle w:val="a3"/>
            </w:rPr>
            <w:t>Место для ввода текста.</w:t>
          </w:r>
        </w:p>
      </w:docPartBody>
    </w:docPart>
    <w:docPart>
      <w:docPartPr>
        <w:name w:val="722E1BE5C89D4E4B947F15A81BB37E49"/>
        <w:category>
          <w:name w:val="Общие"/>
          <w:gallery w:val="placeholder"/>
        </w:category>
        <w:types>
          <w:type w:val="bbPlcHdr"/>
        </w:types>
        <w:behaviors>
          <w:behavior w:val="content"/>
        </w:behaviors>
        <w:guid w:val="{6ABD938C-EB48-4E42-9A00-F68768B24A55}"/>
      </w:docPartPr>
      <w:docPartBody>
        <w:p w:rsidR="00383AAB" w:rsidRDefault="00084C3A">
          <w:pPr>
            <w:pStyle w:val="722E1BE5C89D4E4B947F15A81BB37E49"/>
          </w:pPr>
          <w:r w:rsidRPr="00853F0C">
            <w:rPr>
              <w:rStyle w:val="a3"/>
            </w:rPr>
            <w:t>Место для ввода текста.</w:t>
          </w:r>
        </w:p>
      </w:docPartBody>
    </w:docPart>
    <w:docPart>
      <w:docPartPr>
        <w:name w:val="0358B3DD08D04037B4CA5299BC646B18"/>
        <w:category>
          <w:name w:val="Общие"/>
          <w:gallery w:val="placeholder"/>
        </w:category>
        <w:types>
          <w:type w:val="bbPlcHdr"/>
        </w:types>
        <w:behaviors>
          <w:behavior w:val="content"/>
        </w:behaviors>
        <w:guid w:val="{D8E0160D-EE78-40F7-8546-D76B17335E6D}"/>
      </w:docPartPr>
      <w:docPartBody>
        <w:p w:rsidR="00383AAB" w:rsidRDefault="00084C3A">
          <w:pPr>
            <w:pStyle w:val="0358B3DD08D04037B4CA5299BC646B18"/>
          </w:pPr>
          <w:r w:rsidRPr="007027F2">
            <w:rPr>
              <w:rStyle w:val="a3"/>
            </w:rPr>
            <w:t>Выберите стандартный блок.</w:t>
          </w:r>
        </w:p>
      </w:docPartBody>
    </w:docPart>
    <w:docPart>
      <w:docPartPr>
        <w:name w:val="C5D8B1D9ADE24861A4337F4AA5BC2C62"/>
        <w:category>
          <w:name w:val="Общие"/>
          <w:gallery w:val="placeholder"/>
        </w:category>
        <w:types>
          <w:type w:val="bbPlcHdr"/>
        </w:types>
        <w:behaviors>
          <w:behavior w:val="content"/>
        </w:behaviors>
        <w:guid w:val="{26A9F9A1-47F1-432F-838E-AFFF8ABE73DA}"/>
      </w:docPartPr>
      <w:docPartBody>
        <w:p w:rsidR="00383AAB" w:rsidRDefault="00084C3A">
          <w:pPr>
            <w:pStyle w:val="C5D8B1D9ADE24861A4337F4AA5BC2C62"/>
          </w:pPr>
          <w:r w:rsidRPr="00C961BF">
            <w:rPr>
              <w:rStyle w:val="a3"/>
            </w:rPr>
            <w:t>В</w:t>
          </w:r>
          <w:r>
            <w:rPr>
              <w:rStyle w:val="a3"/>
            </w:rPr>
            <w:t>ыберите стандартный блок</w:t>
          </w:r>
          <w:r w:rsidRPr="00C961BF">
            <w:rPr>
              <w:rStyle w:val="a3"/>
            </w:rPr>
            <w:t>.</w:t>
          </w:r>
        </w:p>
      </w:docPartBody>
    </w:docPart>
    <w:docPart>
      <w:docPartPr>
        <w:name w:val="C6FDD7BB42004A2BADE9BAAB5F4079B6"/>
        <w:category>
          <w:name w:val="Общие"/>
          <w:gallery w:val="placeholder"/>
        </w:category>
        <w:types>
          <w:type w:val="bbPlcHdr"/>
        </w:types>
        <w:behaviors>
          <w:behavior w:val="content"/>
        </w:behaviors>
        <w:guid w:val="{EA5FE53E-33A8-42AF-B54A-CA9413742E2C}"/>
      </w:docPartPr>
      <w:docPartBody>
        <w:p w:rsidR="00383AAB" w:rsidRDefault="00084C3A">
          <w:pPr>
            <w:pStyle w:val="C6FDD7BB42004A2BADE9BAAB5F4079B6"/>
          </w:pPr>
          <w:r w:rsidRPr="007027F2">
            <w:rPr>
              <w:rStyle w:val="a3"/>
            </w:rPr>
            <w:t>Выберите стандартный блок.</w:t>
          </w:r>
        </w:p>
        <w:bookmarkStart w:id="1" w:name="НПлана"/>
        <w:bookmarkStart w:id="2" w:name="НПлана"/>
        <w:bookmarkStart w:id="3" w:name="НПлана"/>
        <w:bookmarkStart w:id="4" w:name="НПлана"/>
        <w:bookmarkStart w:id="5" w:name="НПлана"/>
        <w:bookmarkStart w:id="6" w:name="НПлана"/>
        <w:bookmarkStart w:id="7" w:name="НПлана"/>
        <w:bookmarkEnd w:id="1"/>
        <w:bookmarkEnd w:id="2"/>
        <w:bookmarkEnd w:id="3"/>
        <w:bookmarkEnd w:id="4"/>
        <w:bookmarkEnd w:id="5"/>
        <w:bookmarkEnd w:id="6"/>
        <w:bookmarkEnd w:id="7"/>
      </w:docPartBody>
    </w:docPart>
    <w:docPart>
      <w:docPartPr>
        <w:name w:val="EC0B9B41BCB04736B19A2598BE9C6F8D"/>
        <w:category>
          <w:name w:val="Общие"/>
          <w:gallery w:val="placeholder"/>
        </w:category>
        <w:types>
          <w:type w:val="bbPlcHdr"/>
        </w:types>
        <w:behaviors>
          <w:behavior w:val="content"/>
        </w:behaviors>
        <w:guid w:val="{E0CA75BE-031A-4A8B-95CD-76B35C52872A}"/>
      </w:docPartPr>
      <w:docPartBody>
        <w:p w:rsidR="00383AAB" w:rsidRDefault="0078504C" w:rsidP="0078504C">
          <w:pPr>
            <w:pStyle w:val="EC0B9B41BCB04736B19A2598BE9C6F8D"/>
          </w:pPr>
          <w:r w:rsidRPr="00853F0C">
            <w:rPr>
              <w:rStyle w:val="a3"/>
            </w:rPr>
            <w:t>Место для ввода текста.</w:t>
          </w:r>
        </w:p>
      </w:docPartBody>
    </w:docPart>
    <w:docPart>
      <w:docPartPr>
        <w:name w:val="C378D00181124A618DF7F35B8EAE0CEE"/>
        <w:category>
          <w:name w:val="Общие"/>
          <w:gallery w:val="placeholder"/>
        </w:category>
        <w:types>
          <w:type w:val="bbPlcHdr"/>
        </w:types>
        <w:behaviors>
          <w:behavior w:val="content"/>
        </w:behaviors>
        <w:guid w:val="{E47406B0-B00E-421E-BFDE-5CABD4B5E22E}"/>
      </w:docPartPr>
      <w:docPartBody>
        <w:p w:rsidR="00383AAB" w:rsidRDefault="0078504C" w:rsidP="0078504C">
          <w:pPr>
            <w:pStyle w:val="C378D00181124A618DF7F35B8EAE0CEE"/>
          </w:pPr>
          <w:r w:rsidRPr="00853F0C">
            <w:rPr>
              <w:rStyle w:val="a3"/>
            </w:rPr>
            <w:t>Место для ввода текста.</w:t>
          </w:r>
        </w:p>
      </w:docPartBody>
    </w:docPart>
    <w:docPart>
      <w:docPartPr>
        <w:name w:val="66B5AD575AC24DC8AD8AC0618B3CD8BC"/>
        <w:category>
          <w:name w:val="Общие"/>
          <w:gallery w:val="placeholder"/>
        </w:category>
        <w:types>
          <w:type w:val="bbPlcHdr"/>
        </w:types>
        <w:behaviors>
          <w:behavior w:val="content"/>
        </w:behaviors>
        <w:guid w:val="{02E98EA6-92A5-4F10-B63A-939B600DF283}"/>
      </w:docPartPr>
      <w:docPartBody>
        <w:p w:rsidR="00383AAB" w:rsidRDefault="0078504C" w:rsidP="0078504C">
          <w:pPr>
            <w:pStyle w:val="66B5AD575AC24DC8AD8AC0618B3CD8BC"/>
          </w:pPr>
          <w:r w:rsidRPr="00853F0C">
            <w:rPr>
              <w:rStyle w:val="a3"/>
            </w:rPr>
            <w:t>Место для ввода текста.</w:t>
          </w:r>
        </w:p>
      </w:docPartBody>
    </w:docPart>
    <w:docPart>
      <w:docPartPr>
        <w:name w:val="CD15231087F943ABBAF80FC3A8DABAA3"/>
        <w:category>
          <w:name w:val="Общие"/>
          <w:gallery w:val="placeholder"/>
        </w:category>
        <w:types>
          <w:type w:val="bbPlcHdr"/>
        </w:types>
        <w:behaviors>
          <w:behavior w:val="content"/>
        </w:behaviors>
        <w:guid w:val="{115691BC-A85B-4252-9396-D0041F7111D5}"/>
      </w:docPartPr>
      <w:docPartBody>
        <w:p w:rsidR="00383AAB" w:rsidRDefault="0078504C" w:rsidP="0078504C">
          <w:pPr>
            <w:pStyle w:val="CD15231087F943ABBAF80FC3A8DABAA3"/>
          </w:pPr>
          <w:r w:rsidRPr="00853F0C">
            <w:rPr>
              <w:rStyle w:val="a3"/>
            </w:rPr>
            <w:t>Место для ввода текста.</w:t>
          </w:r>
        </w:p>
      </w:docPartBody>
    </w:docPart>
    <w:docPart>
      <w:docPartPr>
        <w:name w:val="C154EBE136594C4EAE1E41325AEFEFCB"/>
        <w:category>
          <w:name w:val="Общие"/>
          <w:gallery w:val="placeholder"/>
        </w:category>
        <w:types>
          <w:type w:val="bbPlcHdr"/>
        </w:types>
        <w:behaviors>
          <w:behavior w:val="content"/>
        </w:behaviors>
        <w:guid w:val="{518EF270-774C-45C4-966A-8CED2E2D2706}"/>
      </w:docPartPr>
      <w:docPartBody>
        <w:p w:rsidR="00383AAB" w:rsidRDefault="0078504C" w:rsidP="0078504C">
          <w:pPr>
            <w:pStyle w:val="C154EBE136594C4EAE1E41325AEFEFCB"/>
          </w:pPr>
          <w:r w:rsidRPr="00853F0C">
            <w:rPr>
              <w:rStyle w:val="a3"/>
            </w:rPr>
            <w:t>Место для ввода текста.</w:t>
          </w:r>
        </w:p>
      </w:docPartBody>
    </w:docPart>
    <w:docPart>
      <w:docPartPr>
        <w:name w:val="421A2070921144FEB6B591413738D9A5"/>
        <w:category>
          <w:name w:val="Общие"/>
          <w:gallery w:val="placeholder"/>
        </w:category>
        <w:types>
          <w:type w:val="bbPlcHdr"/>
        </w:types>
        <w:behaviors>
          <w:behavior w:val="content"/>
        </w:behaviors>
        <w:guid w:val="{01929673-3413-4264-8A6C-E53E754C54C1}"/>
      </w:docPartPr>
      <w:docPartBody>
        <w:p w:rsidR="00383AAB" w:rsidRDefault="0078504C" w:rsidP="0078504C">
          <w:pPr>
            <w:pStyle w:val="421A2070921144FEB6B591413738D9A5"/>
          </w:pPr>
          <w:r w:rsidRPr="00853F0C">
            <w:rPr>
              <w:rStyle w:val="a3"/>
            </w:rPr>
            <w:t>Место для ввода текста.</w:t>
          </w:r>
        </w:p>
      </w:docPartBody>
    </w:docPart>
    <w:docPart>
      <w:docPartPr>
        <w:name w:val="42A4D44B82FD4D958DFE8F5561F83D8D"/>
        <w:category>
          <w:name w:val="Общие"/>
          <w:gallery w:val="placeholder"/>
        </w:category>
        <w:types>
          <w:type w:val="bbPlcHdr"/>
        </w:types>
        <w:behaviors>
          <w:behavior w:val="content"/>
        </w:behaviors>
        <w:guid w:val="{C4EFD144-A8B2-404F-A06C-4EF717E7AE76}"/>
      </w:docPartPr>
      <w:docPartBody>
        <w:p w:rsidR="00383AAB" w:rsidRDefault="0078504C" w:rsidP="0078504C">
          <w:pPr>
            <w:pStyle w:val="42A4D44B82FD4D958DFE8F5561F83D8D"/>
          </w:pPr>
          <w:r w:rsidRPr="00853F0C">
            <w:rPr>
              <w:rStyle w:val="a3"/>
            </w:rPr>
            <w:t>Место для ввода текста.</w:t>
          </w:r>
        </w:p>
      </w:docPartBody>
    </w:docPart>
    <w:docPart>
      <w:docPartPr>
        <w:name w:val="49C1ECE68AD744B39EEA97C302A8FFAB"/>
        <w:category>
          <w:name w:val="Общие"/>
          <w:gallery w:val="placeholder"/>
        </w:category>
        <w:types>
          <w:type w:val="bbPlcHdr"/>
        </w:types>
        <w:behaviors>
          <w:behavior w:val="content"/>
        </w:behaviors>
        <w:guid w:val="{8BF09ECE-B25A-4071-8D97-0B74DE00C7AE}"/>
      </w:docPartPr>
      <w:docPartBody>
        <w:p w:rsidR="00383AAB" w:rsidRDefault="0078504C" w:rsidP="0078504C">
          <w:pPr>
            <w:pStyle w:val="49C1ECE68AD744B39EEA97C302A8FFAB"/>
          </w:pPr>
          <w:r w:rsidRPr="00853F0C">
            <w:rPr>
              <w:rStyle w:val="a3"/>
            </w:rPr>
            <w:t>Место для ввода текста.</w:t>
          </w:r>
        </w:p>
      </w:docPartBody>
    </w:docPart>
    <w:docPart>
      <w:docPartPr>
        <w:name w:val="B4EC86C0E81248518C74E138B62479C6"/>
        <w:category>
          <w:name w:val="Общие"/>
          <w:gallery w:val="placeholder"/>
        </w:category>
        <w:types>
          <w:type w:val="bbPlcHdr"/>
        </w:types>
        <w:behaviors>
          <w:behavior w:val="content"/>
        </w:behaviors>
        <w:guid w:val="{8C30247E-2F17-4428-8854-ECBD0BDACFB4}"/>
      </w:docPartPr>
      <w:docPartBody>
        <w:p w:rsidR="00383AAB" w:rsidRDefault="0078504C" w:rsidP="0078504C">
          <w:pPr>
            <w:pStyle w:val="B4EC86C0E81248518C74E138B62479C6"/>
          </w:pPr>
          <w:r w:rsidRPr="00853F0C">
            <w:rPr>
              <w:rStyle w:val="a3"/>
            </w:rPr>
            <w:t>Место для ввода текста.</w:t>
          </w:r>
        </w:p>
      </w:docPartBody>
    </w:docPart>
    <w:docPart>
      <w:docPartPr>
        <w:name w:val="CDE9694717DA433EB96F41B8B0426C9E"/>
        <w:category>
          <w:name w:val="Общие"/>
          <w:gallery w:val="placeholder"/>
        </w:category>
        <w:types>
          <w:type w:val="bbPlcHdr"/>
        </w:types>
        <w:behaviors>
          <w:behavior w:val="content"/>
        </w:behaviors>
        <w:guid w:val="{B6934BB9-6C56-4F6C-A004-9B5787B85615}"/>
      </w:docPartPr>
      <w:docPartBody>
        <w:p w:rsidR="00383AAB" w:rsidRDefault="0078504C" w:rsidP="0078504C">
          <w:pPr>
            <w:pStyle w:val="CDE9694717DA433EB96F41B8B0426C9E"/>
          </w:pPr>
          <w:r w:rsidRPr="00853F0C">
            <w:rPr>
              <w:rStyle w:val="a3"/>
            </w:rPr>
            <w:t>Место для ввода текста.</w:t>
          </w:r>
        </w:p>
      </w:docPartBody>
    </w:docPart>
    <w:docPart>
      <w:docPartPr>
        <w:name w:val="8BBE069CD1314AFAB6DD12BF1CA26A80"/>
        <w:category>
          <w:name w:val="Общие"/>
          <w:gallery w:val="placeholder"/>
        </w:category>
        <w:types>
          <w:type w:val="bbPlcHdr"/>
        </w:types>
        <w:behaviors>
          <w:behavior w:val="content"/>
        </w:behaviors>
        <w:guid w:val="{B939DC73-FD9A-471F-B01F-4AD868EB822B}"/>
      </w:docPartPr>
      <w:docPartBody>
        <w:p w:rsidR="00383AAB" w:rsidRDefault="0078504C" w:rsidP="0078504C">
          <w:pPr>
            <w:pStyle w:val="8BBE069CD1314AFAB6DD12BF1CA26A80"/>
          </w:pPr>
          <w:r w:rsidRPr="00853F0C">
            <w:rPr>
              <w:rStyle w:val="a3"/>
            </w:rPr>
            <w:t>Место для ввода текста.</w:t>
          </w:r>
        </w:p>
      </w:docPartBody>
    </w:docPart>
    <w:docPart>
      <w:docPartPr>
        <w:name w:val="FFA5B4B2D0D24CF3AFCE2D3C0D3A88CF"/>
        <w:category>
          <w:name w:val="Общие"/>
          <w:gallery w:val="placeholder"/>
        </w:category>
        <w:types>
          <w:type w:val="bbPlcHdr"/>
        </w:types>
        <w:behaviors>
          <w:behavior w:val="content"/>
        </w:behaviors>
        <w:guid w:val="{2D3E4DC6-83E5-428A-995D-A93D395A5CA6}"/>
      </w:docPartPr>
      <w:docPartBody>
        <w:p w:rsidR="00383AAB" w:rsidRDefault="0078504C" w:rsidP="0078504C">
          <w:pPr>
            <w:pStyle w:val="FFA5B4B2D0D24CF3AFCE2D3C0D3A88CF"/>
          </w:pPr>
          <w:r w:rsidRPr="00853F0C">
            <w:rPr>
              <w:rStyle w:val="a3"/>
            </w:rPr>
            <w:t>Место для ввода текста.</w:t>
          </w:r>
        </w:p>
      </w:docPartBody>
    </w:docPart>
    <w:docPart>
      <w:docPartPr>
        <w:name w:val="188CE48E832340CABA2E7848155A7C27"/>
        <w:category>
          <w:name w:val="Общие"/>
          <w:gallery w:val="placeholder"/>
        </w:category>
        <w:types>
          <w:type w:val="bbPlcHdr"/>
        </w:types>
        <w:behaviors>
          <w:behavior w:val="content"/>
        </w:behaviors>
        <w:guid w:val="{BB8DACF7-58F8-4073-A474-6741D6448775}"/>
      </w:docPartPr>
      <w:docPartBody>
        <w:p w:rsidR="00383AAB" w:rsidRDefault="0078504C" w:rsidP="0078504C">
          <w:pPr>
            <w:pStyle w:val="188CE48E832340CABA2E7848155A7C27"/>
          </w:pPr>
          <w:r w:rsidRPr="00853F0C">
            <w:rPr>
              <w:rStyle w:val="a3"/>
            </w:rPr>
            <w:t>Место для ввода текста.</w:t>
          </w:r>
        </w:p>
      </w:docPartBody>
    </w:docPart>
    <w:docPart>
      <w:docPartPr>
        <w:name w:val="19E1F11ED77A447D9A176A6FF7504215"/>
        <w:category>
          <w:name w:val="Общие"/>
          <w:gallery w:val="placeholder"/>
        </w:category>
        <w:types>
          <w:type w:val="bbPlcHdr"/>
        </w:types>
        <w:behaviors>
          <w:behavior w:val="content"/>
        </w:behaviors>
        <w:guid w:val="{E010E245-773D-474D-8DEC-008437B1ACDD}"/>
      </w:docPartPr>
      <w:docPartBody>
        <w:p w:rsidR="00383AAB" w:rsidRDefault="0078504C" w:rsidP="0078504C">
          <w:pPr>
            <w:pStyle w:val="19E1F11ED77A447D9A176A6FF7504215"/>
          </w:pPr>
          <w:r w:rsidRPr="00853F0C">
            <w:rPr>
              <w:rStyle w:val="a3"/>
            </w:rPr>
            <w:t>Место для ввода текста.</w:t>
          </w:r>
        </w:p>
      </w:docPartBody>
    </w:docPart>
    <w:docPart>
      <w:docPartPr>
        <w:name w:val="2D254341635B4A9DA615D6CB1B2D03FC"/>
        <w:category>
          <w:name w:val="Общие"/>
          <w:gallery w:val="placeholder"/>
        </w:category>
        <w:types>
          <w:type w:val="bbPlcHdr"/>
        </w:types>
        <w:behaviors>
          <w:behavior w:val="content"/>
        </w:behaviors>
        <w:guid w:val="{50A3930B-8D97-4011-AF04-FCB298982244}"/>
      </w:docPartPr>
      <w:docPartBody>
        <w:p w:rsidR="00A119E0" w:rsidRDefault="007A459D" w:rsidP="007A459D">
          <w:pPr>
            <w:pStyle w:val="2D254341635B4A9DA615D6CB1B2D03FC"/>
          </w:pPr>
          <w:r w:rsidRPr="00853F0C">
            <w:rPr>
              <w:rStyle w:val="a3"/>
            </w:rPr>
            <w:t>Место для ввода текста.</w:t>
          </w:r>
        </w:p>
        <w:bookmarkStart w:id="8" w:name="НПлана"/>
        <w:bookmarkStart w:id="9" w:name="НПлана"/>
        <w:bookmarkStart w:id="10" w:name="НПлана"/>
        <w:bookmarkStart w:id="11" w:name="НПлана"/>
        <w:bookmarkStart w:id="12" w:name="НПлана"/>
        <w:bookmarkStart w:id="13" w:name="НПлана"/>
        <w:bookmarkStart w:id="14" w:name="НПлана"/>
        <w:bookmarkStart w:id="15" w:name="НПлана"/>
        <w:bookmarkStart w:id="16" w:name="НПлана"/>
        <w:bookmarkStart w:id="17" w:name="НПлана"/>
        <w:bookmarkStart w:id="18" w:name="НПлана"/>
        <w:bookmarkStart w:id="19" w:name="НПлана"/>
        <w:bookmarkStart w:id="20" w:name="НПлана"/>
        <w:bookmarkStart w:id="21" w:name="НПлана"/>
        <w:bookmarkStart w:id="22" w:name="НПлана"/>
        <w:bookmarkStart w:id="23" w:name="НПлана"/>
        <w:bookmarkStart w:id="24" w:name="НПлана"/>
        <w:bookmarkStart w:id="25" w:name="НПлана"/>
        <w:bookmarkStart w:id="26" w:name="НПлана"/>
        <w:bookmarkStart w:id="27" w:name="НПлана"/>
        <w:bookmarkStart w:id="28" w:name="НПлана"/>
        <w:bookmarkStart w:id="29" w:name="НПлана"/>
        <w:bookmarkStart w:id="30" w:name="НПлана"/>
        <w:bookmarkStart w:id="31" w:name="НПлана"/>
        <w:bookmarkStart w:id="32" w:name="НПлана"/>
        <w:bookmarkStart w:id="33" w:name="НПлана"/>
        <w:bookmarkStart w:id="34" w:name="НПлана"/>
        <w:bookmarkStart w:id="35" w:name="НПлана"/>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docPartBody>
    </w:docPart>
    <w:docPart>
      <w:docPartPr>
        <w:name w:val="3FC7FE6DC07F4F7E800ED981EC02BE60"/>
        <w:category>
          <w:name w:val="Общие"/>
          <w:gallery w:val="placeholder"/>
        </w:category>
        <w:types>
          <w:type w:val="bbPlcHdr"/>
        </w:types>
        <w:behaviors>
          <w:behavior w:val="content"/>
        </w:behaviors>
        <w:guid w:val="{ABF02F24-C6EA-4C3A-88E0-E832863B07DB}"/>
      </w:docPartPr>
      <w:docPartBody>
        <w:p w:rsidR="00000000" w:rsidRDefault="00562C75" w:rsidP="00562C75">
          <w:pPr>
            <w:pStyle w:val="3FC7FE6DC07F4F7E800ED981EC02BE60"/>
          </w:pPr>
          <w:bookmarkStart w:id="36" w:name="НПлана"/>
          <w:bookmarkStart w:id="37" w:name="НПлана"/>
          <w:bookmarkStart w:id="38" w:name="НПлана"/>
          <w:bookmarkEnd w:id="35"/>
          <w:bookmarkEnd w:id="36"/>
          <w:bookmarkEnd w:id="37"/>
          <w:r w:rsidRPr="00853F0C">
            <w:rPr>
              <w:rStyle w:val="a3"/>
            </w:rPr>
            <w:t xml:space="preserve">Место для ввода </w:t>
          </w:r>
          <w:r>
            <w:rPr>
              <w:rStyle w:val="a3"/>
            </w:rPr>
            <w:t>номера</w:t>
          </w:r>
          <w:bookmarkEnd w:id="38"/>
        </w:p>
      </w:docPartBody>
    </w:docPart>
    <w:docPart>
      <w:docPartPr>
        <w:name w:val="87E31F6AD9724E68AC007C0E112748B8"/>
        <w:category>
          <w:name w:val="Общие"/>
          <w:gallery w:val="placeholder"/>
        </w:category>
        <w:types>
          <w:type w:val="bbPlcHdr"/>
        </w:types>
        <w:behaviors>
          <w:behavior w:val="content"/>
        </w:behaviors>
        <w:guid w:val="{4291014E-4012-4306-A7B0-FFC90A9464C8}"/>
      </w:docPartPr>
      <w:docPartBody>
        <w:p w:rsidR="00000000" w:rsidRDefault="00562C75" w:rsidP="00562C75">
          <w:pPr>
            <w:pStyle w:val="87E31F6AD9724E68AC007C0E112748B8"/>
          </w:pPr>
          <w:bookmarkStart w:id="39" w:name="НПлана"/>
          <w:r w:rsidRPr="00853F0C">
            <w:rPr>
              <w:rStyle w:val="a3"/>
            </w:rPr>
            <w:t xml:space="preserve">Место для ввода </w:t>
          </w:r>
          <w:r>
            <w:rPr>
              <w:rStyle w:val="a3"/>
            </w:rPr>
            <w:t>номера</w:t>
          </w:r>
          <w:bookmarkEnd w:id="39"/>
        </w:p>
      </w:docPartBody>
    </w:docPart>
    <w:docPart>
      <w:docPartPr>
        <w:name w:val="EA12B715EA40440B8ECB54FC6987B2FB"/>
        <w:category>
          <w:name w:val="Общие"/>
          <w:gallery w:val="placeholder"/>
        </w:category>
        <w:types>
          <w:type w:val="bbPlcHdr"/>
        </w:types>
        <w:behaviors>
          <w:behavior w:val="content"/>
        </w:behaviors>
        <w:guid w:val="{50A6B153-C583-47DB-BDE7-C5A034C01FE1}"/>
      </w:docPartPr>
      <w:docPartBody>
        <w:p w:rsidR="00000000" w:rsidRDefault="00562C75" w:rsidP="00562C75">
          <w:pPr>
            <w:pStyle w:val="EA12B715EA40440B8ECB54FC6987B2FB"/>
          </w:pPr>
          <w:bookmarkStart w:id="40" w:name="НПлана"/>
          <w:r w:rsidRPr="00853F0C">
            <w:rPr>
              <w:rStyle w:val="a3"/>
            </w:rPr>
            <w:t xml:space="preserve">Место для ввода </w:t>
          </w:r>
          <w:r>
            <w:rPr>
              <w:rStyle w:val="a3"/>
            </w:rPr>
            <w:t>номера</w:t>
          </w:r>
          <w:bookmarkEnd w:id="40"/>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0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504C"/>
    <w:rsid w:val="00084C3A"/>
    <w:rsid w:val="000A0E4A"/>
    <w:rsid w:val="00206F26"/>
    <w:rsid w:val="003378CC"/>
    <w:rsid w:val="00383AAB"/>
    <w:rsid w:val="003E1032"/>
    <w:rsid w:val="00524E82"/>
    <w:rsid w:val="00562C75"/>
    <w:rsid w:val="005D7DE0"/>
    <w:rsid w:val="005E4FF0"/>
    <w:rsid w:val="0078504C"/>
    <w:rsid w:val="007A459D"/>
    <w:rsid w:val="0082233D"/>
    <w:rsid w:val="008376F3"/>
    <w:rsid w:val="00840A67"/>
    <w:rsid w:val="00877626"/>
    <w:rsid w:val="00891698"/>
    <w:rsid w:val="00910168"/>
    <w:rsid w:val="009A15AC"/>
    <w:rsid w:val="009D789D"/>
    <w:rsid w:val="00A100EC"/>
    <w:rsid w:val="00A119E0"/>
    <w:rsid w:val="00B60E2B"/>
    <w:rsid w:val="00B67D72"/>
    <w:rsid w:val="00BA3BCB"/>
    <w:rsid w:val="00C17988"/>
    <w:rsid w:val="00D01E09"/>
    <w:rsid w:val="00D97A4D"/>
    <w:rsid w:val="00E65E1C"/>
    <w:rsid w:val="00EB49DC"/>
    <w:rsid w:val="00F306EF"/>
    <w:rsid w:val="00FD033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562C75"/>
    <w:rPr>
      <w:color w:val="808080"/>
    </w:rPr>
  </w:style>
  <w:style w:type="paragraph" w:customStyle="1" w:styleId="B39A4092A1EB406690C48587E69144C3">
    <w:name w:val="B39A4092A1EB406690C48587E69144C3"/>
  </w:style>
  <w:style w:type="paragraph" w:customStyle="1" w:styleId="D01069A996DC4D49943B00611B931695">
    <w:name w:val="D01069A996DC4D49943B00611B931695"/>
  </w:style>
  <w:style w:type="paragraph" w:customStyle="1" w:styleId="2D210EDFB7C94CB5BEFC72F7397B7067">
    <w:name w:val="2D210EDFB7C94CB5BEFC72F7397B7067"/>
  </w:style>
  <w:style w:type="paragraph" w:customStyle="1" w:styleId="FFC72ECC7C3D4F469B7E0010C6EFA621">
    <w:name w:val="FFC72ECC7C3D4F469B7E0010C6EFA621"/>
  </w:style>
  <w:style w:type="paragraph" w:customStyle="1" w:styleId="9F40BDB5DF234EBAA9115A95F589C710">
    <w:name w:val="9F40BDB5DF234EBAA9115A95F589C710"/>
  </w:style>
  <w:style w:type="paragraph" w:customStyle="1" w:styleId="1322AC7ED93F4160955D5F618F045B2B">
    <w:name w:val="1322AC7ED93F4160955D5F618F045B2B"/>
  </w:style>
  <w:style w:type="paragraph" w:customStyle="1" w:styleId="98AD9CC1ABCB42109FEDABECC4C8BDBA">
    <w:name w:val="98AD9CC1ABCB42109FEDABECC4C8BDBA"/>
  </w:style>
  <w:style w:type="paragraph" w:customStyle="1" w:styleId="5F6646A80A9349039635A284A74ECD9E">
    <w:name w:val="5F6646A80A9349039635A284A74ECD9E"/>
  </w:style>
  <w:style w:type="paragraph" w:customStyle="1" w:styleId="3FC7FE6DC07F4F7E800ED981EC02BE60">
    <w:name w:val="3FC7FE6DC07F4F7E800ED981EC02BE60"/>
    <w:rsid w:val="00562C75"/>
  </w:style>
  <w:style w:type="paragraph" w:customStyle="1" w:styleId="93F08529997249A0AEA3FDAB40AE5E03">
    <w:name w:val="93F08529997249A0AEA3FDAB40AE5E03"/>
  </w:style>
  <w:style w:type="paragraph" w:customStyle="1" w:styleId="87E31F6AD9724E68AC007C0E112748B8">
    <w:name w:val="87E31F6AD9724E68AC007C0E112748B8"/>
    <w:rsid w:val="00562C75"/>
  </w:style>
  <w:style w:type="paragraph" w:customStyle="1" w:styleId="EA12B715EA40440B8ECB54FC6987B2FB">
    <w:name w:val="EA12B715EA40440B8ECB54FC6987B2FB"/>
    <w:rsid w:val="00562C75"/>
  </w:style>
  <w:style w:type="paragraph" w:customStyle="1" w:styleId="57975BA892F24D2C9515E863D88565CF">
    <w:name w:val="57975BA892F24D2C9515E863D88565CF"/>
  </w:style>
  <w:style w:type="paragraph" w:customStyle="1" w:styleId="858934837EDA4CC2ACA5D14214E4DDA0">
    <w:name w:val="858934837EDA4CC2ACA5D14214E4DDA0"/>
  </w:style>
  <w:style w:type="paragraph" w:customStyle="1" w:styleId="8F1A9004E41140558FB8FCEBEE834A85">
    <w:name w:val="8F1A9004E41140558FB8FCEBEE834A85"/>
  </w:style>
  <w:style w:type="paragraph" w:customStyle="1" w:styleId="AEB97CC797814FEC8253EF726E065B66">
    <w:name w:val="AEB97CC797814FEC8253EF726E065B66"/>
  </w:style>
  <w:style w:type="paragraph" w:customStyle="1" w:styleId="9A70EDD43DE64CE0A5A3949828371AF8">
    <w:name w:val="9A70EDD43DE64CE0A5A3949828371AF8"/>
  </w:style>
  <w:style w:type="paragraph" w:customStyle="1" w:styleId="F432985E16314ED6A48FFC666DB94534">
    <w:name w:val="F432985E16314ED6A48FFC666DB94534"/>
  </w:style>
  <w:style w:type="paragraph" w:customStyle="1" w:styleId="0B32562955BB46C68FF8B009CA33DD89">
    <w:name w:val="0B32562955BB46C68FF8B009CA33DD89"/>
  </w:style>
  <w:style w:type="paragraph" w:customStyle="1" w:styleId="8AE2FA2C63F940D190824F6DB6D9ABAE">
    <w:name w:val="8AE2FA2C63F940D190824F6DB6D9ABAE"/>
  </w:style>
  <w:style w:type="paragraph" w:customStyle="1" w:styleId="4B2E5B5C9E1A4DE485787170FCE9C7AB">
    <w:name w:val="4B2E5B5C9E1A4DE485787170FCE9C7AB"/>
  </w:style>
  <w:style w:type="paragraph" w:customStyle="1" w:styleId="1F5CB2F54FA24C8B8E361EAF1275C0E5">
    <w:name w:val="1F5CB2F54FA24C8B8E361EAF1275C0E5"/>
  </w:style>
  <w:style w:type="paragraph" w:customStyle="1" w:styleId="11CC4979353C424CA4A4D7E253232EE6">
    <w:name w:val="11CC4979353C424CA4A4D7E253232EE6"/>
  </w:style>
  <w:style w:type="paragraph" w:customStyle="1" w:styleId="E76FE4078ED94B0695243C80D3AEFDDC">
    <w:name w:val="E76FE4078ED94B0695243C80D3AEFDDC"/>
  </w:style>
  <w:style w:type="paragraph" w:customStyle="1" w:styleId="40B5965054454E3CBFFF79FDD3DEC677">
    <w:name w:val="40B5965054454E3CBFFF79FDD3DEC677"/>
  </w:style>
  <w:style w:type="paragraph" w:customStyle="1" w:styleId="CC9AC448B5FA4F68A9263598EA4273EE">
    <w:name w:val="CC9AC448B5FA4F68A9263598EA4273EE"/>
  </w:style>
  <w:style w:type="paragraph" w:customStyle="1" w:styleId="298E89FFEE384181BA2DD2FB0450FD9B">
    <w:name w:val="298E89FFEE384181BA2DD2FB0450FD9B"/>
  </w:style>
  <w:style w:type="paragraph" w:customStyle="1" w:styleId="7A27F228AF0D470A835C7D4FDFEC4981">
    <w:name w:val="7A27F228AF0D470A835C7D4FDFEC4981"/>
  </w:style>
  <w:style w:type="paragraph" w:customStyle="1" w:styleId="0B6FB77B5E684FECBF906E2A21D1BAF2">
    <w:name w:val="0B6FB77B5E684FECBF906E2A21D1BAF2"/>
  </w:style>
  <w:style w:type="paragraph" w:customStyle="1" w:styleId="932061A8BE1840919652F70315E53D28">
    <w:name w:val="932061A8BE1840919652F70315E53D28"/>
  </w:style>
  <w:style w:type="paragraph" w:customStyle="1" w:styleId="9109131B94864E19946AFF90D776CCCC">
    <w:name w:val="9109131B94864E19946AFF90D776CCCC"/>
  </w:style>
  <w:style w:type="paragraph" w:customStyle="1" w:styleId="38DE54D9B2164CE1A363F199EE438457">
    <w:name w:val="38DE54D9B2164CE1A363F199EE438457"/>
  </w:style>
  <w:style w:type="paragraph" w:customStyle="1" w:styleId="703BE3C96D0F4B4AAEC190C73939856C">
    <w:name w:val="703BE3C96D0F4B4AAEC190C73939856C"/>
  </w:style>
  <w:style w:type="paragraph" w:customStyle="1" w:styleId="FC3073E31A494AC2A6B7EDB1A678E1DD">
    <w:name w:val="FC3073E31A494AC2A6B7EDB1A678E1DD"/>
  </w:style>
  <w:style w:type="paragraph" w:customStyle="1" w:styleId="56AB41B0B07A44C3BED57428EB4DA54A">
    <w:name w:val="56AB41B0B07A44C3BED57428EB4DA54A"/>
  </w:style>
  <w:style w:type="paragraph" w:customStyle="1" w:styleId="D19EEAD692A64E818D168B4C5430E35D">
    <w:name w:val="D19EEAD692A64E818D168B4C5430E35D"/>
  </w:style>
  <w:style w:type="paragraph" w:customStyle="1" w:styleId="95734CFAC09749CAB48762B01032B922">
    <w:name w:val="95734CFAC09749CAB48762B01032B922"/>
  </w:style>
  <w:style w:type="paragraph" w:customStyle="1" w:styleId="49782496097A4126AA0F0DA46BE94835">
    <w:name w:val="49782496097A4126AA0F0DA46BE94835"/>
  </w:style>
  <w:style w:type="paragraph" w:customStyle="1" w:styleId="14B17507ED7A42F7BDA03CB33FFD6A39">
    <w:name w:val="14B17507ED7A42F7BDA03CB33FFD6A39"/>
  </w:style>
  <w:style w:type="paragraph" w:customStyle="1" w:styleId="5B16A34F9A564B02BD86C24C53D6569C">
    <w:name w:val="5B16A34F9A564B02BD86C24C53D6569C"/>
  </w:style>
  <w:style w:type="paragraph" w:customStyle="1" w:styleId="B26B37F759A14A738DB0237CF4A7BA7B">
    <w:name w:val="B26B37F759A14A738DB0237CF4A7BA7B"/>
  </w:style>
  <w:style w:type="paragraph" w:customStyle="1" w:styleId="37F67B2838A54A72B13EE428EC05A6B1">
    <w:name w:val="37F67B2838A54A72B13EE428EC05A6B1"/>
  </w:style>
  <w:style w:type="paragraph" w:customStyle="1" w:styleId="4C514DF348EE425FAE966477FC7000F7">
    <w:name w:val="4C514DF348EE425FAE966477FC7000F7"/>
  </w:style>
  <w:style w:type="paragraph" w:customStyle="1" w:styleId="37AD041BB95F4949B6684383CCFF7E3F">
    <w:name w:val="37AD041BB95F4949B6684383CCFF7E3F"/>
  </w:style>
  <w:style w:type="paragraph" w:customStyle="1" w:styleId="BB1250AA85E944DE8ED8EAE69555BE17">
    <w:name w:val="BB1250AA85E944DE8ED8EAE69555BE17"/>
  </w:style>
  <w:style w:type="paragraph" w:customStyle="1" w:styleId="4836B1622C68424FA927761DB1EA663A">
    <w:name w:val="4836B1622C68424FA927761DB1EA663A"/>
  </w:style>
  <w:style w:type="paragraph" w:customStyle="1" w:styleId="EDDF0D71FAE344DFB8012DC7957F1A42">
    <w:name w:val="EDDF0D71FAE344DFB8012DC7957F1A42"/>
  </w:style>
  <w:style w:type="paragraph" w:customStyle="1" w:styleId="5984723A0FDD400096DDE4F4B1FED33A">
    <w:name w:val="5984723A0FDD400096DDE4F4B1FED33A"/>
  </w:style>
  <w:style w:type="paragraph" w:customStyle="1" w:styleId="0258EDF935064DC18941F5441045EE1E">
    <w:name w:val="0258EDF935064DC18941F5441045EE1E"/>
  </w:style>
  <w:style w:type="paragraph" w:customStyle="1" w:styleId="990183E24DFD4A7E9877ED703AADEF01">
    <w:name w:val="990183E24DFD4A7E9877ED703AADEF01"/>
  </w:style>
  <w:style w:type="paragraph" w:customStyle="1" w:styleId="4521148D2DCC4482A392EDADE70FD3B1">
    <w:name w:val="4521148D2DCC4482A392EDADE70FD3B1"/>
  </w:style>
  <w:style w:type="paragraph" w:customStyle="1" w:styleId="99E43B938EE948D2B9716B01DF392E5E">
    <w:name w:val="99E43B938EE948D2B9716B01DF392E5E"/>
  </w:style>
  <w:style w:type="paragraph" w:customStyle="1" w:styleId="C96344FC2D5D418689EBC47382F77963">
    <w:name w:val="C96344FC2D5D418689EBC47382F77963"/>
  </w:style>
  <w:style w:type="paragraph" w:customStyle="1" w:styleId="5040EF9E5D9C409C87505D5DD07FB6C4">
    <w:name w:val="5040EF9E5D9C409C87505D5DD07FB6C4"/>
  </w:style>
  <w:style w:type="paragraph" w:customStyle="1" w:styleId="CA83BEB3BABF410FAF558B58BEB6E286">
    <w:name w:val="CA83BEB3BABF410FAF558B58BEB6E286"/>
  </w:style>
  <w:style w:type="paragraph" w:customStyle="1" w:styleId="FF2C9EBED73842C5B401F76B9E7C3950">
    <w:name w:val="FF2C9EBED73842C5B401F76B9E7C3950"/>
  </w:style>
  <w:style w:type="paragraph" w:customStyle="1" w:styleId="7430FC548DFF42C89626430EECE01733">
    <w:name w:val="7430FC548DFF42C89626430EECE01733"/>
  </w:style>
  <w:style w:type="paragraph" w:customStyle="1" w:styleId="CF153736732E4EA08237F1AA2E55749E">
    <w:name w:val="CF153736732E4EA08237F1AA2E55749E"/>
  </w:style>
  <w:style w:type="paragraph" w:customStyle="1" w:styleId="427879C7BB1B44CDB39603D2BFA930C9">
    <w:name w:val="427879C7BB1B44CDB39603D2BFA930C9"/>
  </w:style>
  <w:style w:type="paragraph" w:customStyle="1" w:styleId="EE8C15A5E1B24303A565787181781B78">
    <w:name w:val="EE8C15A5E1B24303A565787181781B78"/>
  </w:style>
  <w:style w:type="paragraph" w:customStyle="1" w:styleId="26B3B5DC0D3F46CB952507F14FE10B82">
    <w:name w:val="26B3B5DC0D3F46CB952507F14FE10B82"/>
  </w:style>
  <w:style w:type="paragraph" w:customStyle="1" w:styleId="3B0451CF42BB49D0BB5BF5A046E22A39">
    <w:name w:val="3B0451CF42BB49D0BB5BF5A046E22A39"/>
  </w:style>
  <w:style w:type="paragraph" w:customStyle="1" w:styleId="165641A6BC2249D28B93D2E1FD42DB06">
    <w:name w:val="165641A6BC2249D28B93D2E1FD42DB06"/>
  </w:style>
  <w:style w:type="paragraph" w:customStyle="1" w:styleId="FF31BC21873A41488A17556A5B7947BC">
    <w:name w:val="FF31BC21873A41488A17556A5B7947BC"/>
  </w:style>
  <w:style w:type="paragraph" w:customStyle="1" w:styleId="F0968848B48744E8BA713F2A18DFE977">
    <w:name w:val="F0968848B48744E8BA713F2A18DFE977"/>
  </w:style>
  <w:style w:type="paragraph" w:customStyle="1" w:styleId="30D1570EE9164D9B919D0D9900BAB3ED">
    <w:name w:val="30D1570EE9164D9B919D0D9900BAB3ED"/>
  </w:style>
  <w:style w:type="paragraph" w:customStyle="1" w:styleId="6B9B661C1EE44F45BFAF21F84C7C1B80">
    <w:name w:val="6B9B661C1EE44F45BFAF21F84C7C1B80"/>
  </w:style>
  <w:style w:type="paragraph" w:customStyle="1" w:styleId="48BECD9AEE6B42D1856ECA19D102B466">
    <w:name w:val="48BECD9AEE6B42D1856ECA19D102B466"/>
  </w:style>
  <w:style w:type="paragraph" w:customStyle="1" w:styleId="D9A6A4E90E7B4ADB866547F6DEBAEA65">
    <w:name w:val="D9A6A4E90E7B4ADB866547F6DEBAEA65"/>
  </w:style>
  <w:style w:type="paragraph" w:customStyle="1" w:styleId="2CF7CC42A75845628A7882CF1A4B6AAE">
    <w:name w:val="2CF7CC42A75845628A7882CF1A4B6AAE"/>
  </w:style>
  <w:style w:type="paragraph" w:customStyle="1" w:styleId="DE0E97C92B3F4EBD8FB0B5C30655A595">
    <w:name w:val="DE0E97C92B3F4EBD8FB0B5C30655A595"/>
  </w:style>
  <w:style w:type="paragraph" w:customStyle="1" w:styleId="C7CD245AD4E84D18A0F93A394D2B03B1">
    <w:name w:val="C7CD245AD4E84D18A0F93A394D2B03B1"/>
  </w:style>
  <w:style w:type="paragraph" w:customStyle="1" w:styleId="4BA78D1D453D4289882EED5C4B466362">
    <w:name w:val="4BA78D1D453D4289882EED5C4B466362"/>
  </w:style>
  <w:style w:type="paragraph" w:customStyle="1" w:styleId="4ABBFC9C84DE42A483DB5BE7E38A973E">
    <w:name w:val="4ABBFC9C84DE42A483DB5BE7E38A973E"/>
  </w:style>
  <w:style w:type="paragraph" w:customStyle="1" w:styleId="FDA6F8C1E95F403E8DEC7319D29D0ECF">
    <w:name w:val="FDA6F8C1E95F403E8DEC7319D29D0ECF"/>
  </w:style>
  <w:style w:type="paragraph" w:customStyle="1" w:styleId="8A552BA9F39D4D8792F6B7F72B773B1C">
    <w:name w:val="8A552BA9F39D4D8792F6B7F72B773B1C"/>
  </w:style>
  <w:style w:type="paragraph" w:customStyle="1" w:styleId="722E1BE5C89D4E4B947F15A81BB37E49">
    <w:name w:val="722E1BE5C89D4E4B947F15A81BB37E49"/>
  </w:style>
  <w:style w:type="paragraph" w:customStyle="1" w:styleId="0358B3DD08D04037B4CA5299BC646B18">
    <w:name w:val="0358B3DD08D04037B4CA5299BC646B18"/>
  </w:style>
  <w:style w:type="paragraph" w:customStyle="1" w:styleId="C5D8B1D9ADE24861A4337F4AA5BC2C62">
    <w:name w:val="C5D8B1D9ADE24861A4337F4AA5BC2C62"/>
  </w:style>
  <w:style w:type="paragraph" w:customStyle="1" w:styleId="C6FDD7BB42004A2BADE9BAAB5F4079B6">
    <w:name w:val="C6FDD7BB42004A2BADE9BAAB5F4079B6"/>
  </w:style>
  <w:style w:type="paragraph" w:customStyle="1" w:styleId="EC0B9B41BCB04736B19A2598BE9C6F8D">
    <w:name w:val="EC0B9B41BCB04736B19A2598BE9C6F8D"/>
    <w:rsid w:val="0078504C"/>
  </w:style>
  <w:style w:type="paragraph" w:customStyle="1" w:styleId="C378D00181124A618DF7F35B8EAE0CEE">
    <w:name w:val="C378D00181124A618DF7F35B8EAE0CEE"/>
    <w:rsid w:val="0078504C"/>
  </w:style>
  <w:style w:type="paragraph" w:customStyle="1" w:styleId="66B5AD575AC24DC8AD8AC0618B3CD8BC">
    <w:name w:val="66B5AD575AC24DC8AD8AC0618B3CD8BC"/>
    <w:rsid w:val="0078504C"/>
  </w:style>
  <w:style w:type="paragraph" w:customStyle="1" w:styleId="CD15231087F943ABBAF80FC3A8DABAA3">
    <w:name w:val="CD15231087F943ABBAF80FC3A8DABAA3"/>
    <w:rsid w:val="0078504C"/>
  </w:style>
  <w:style w:type="paragraph" w:customStyle="1" w:styleId="C154EBE136594C4EAE1E41325AEFEFCB">
    <w:name w:val="C154EBE136594C4EAE1E41325AEFEFCB"/>
    <w:rsid w:val="0078504C"/>
  </w:style>
  <w:style w:type="paragraph" w:customStyle="1" w:styleId="421A2070921144FEB6B591413738D9A5">
    <w:name w:val="421A2070921144FEB6B591413738D9A5"/>
    <w:rsid w:val="0078504C"/>
  </w:style>
  <w:style w:type="paragraph" w:customStyle="1" w:styleId="42A4D44B82FD4D958DFE8F5561F83D8D">
    <w:name w:val="42A4D44B82FD4D958DFE8F5561F83D8D"/>
    <w:rsid w:val="0078504C"/>
  </w:style>
  <w:style w:type="paragraph" w:customStyle="1" w:styleId="49C1ECE68AD744B39EEA97C302A8FFAB">
    <w:name w:val="49C1ECE68AD744B39EEA97C302A8FFAB"/>
    <w:rsid w:val="0078504C"/>
  </w:style>
  <w:style w:type="paragraph" w:customStyle="1" w:styleId="B4EC86C0E81248518C74E138B62479C6">
    <w:name w:val="B4EC86C0E81248518C74E138B62479C6"/>
    <w:rsid w:val="0078504C"/>
  </w:style>
  <w:style w:type="paragraph" w:customStyle="1" w:styleId="CDE9694717DA433EB96F41B8B0426C9E">
    <w:name w:val="CDE9694717DA433EB96F41B8B0426C9E"/>
    <w:rsid w:val="0078504C"/>
  </w:style>
  <w:style w:type="paragraph" w:customStyle="1" w:styleId="8BBE069CD1314AFAB6DD12BF1CA26A80">
    <w:name w:val="8BBE069CD1314AFAB6DD12BF1CA26A80"/>
    <w:rsid w:val="0078504C"/>
  </w:style>
  <w:style w:type="paragraph" w:customStyle="1" w:styleId="FFA5B4B2D0D24CF3AFCE2D3C0D3A88CF">
    <w:name w:val="FFA5B4B2D0D24CF3AFCE2D3C0D3A88CF"/>
    <w:rsid w:val="0078504C"/>
  </w:style>
  <w:style w:type="paragraph" w:customStyle="1" w:styleId="188CE48E832340CABA2E7848155A7C27">
    <w:name w:val="188CE48E832340CABA2E7848155A7C27"/>
    <w:rsid w:val="0078504C"/>
  </w:style>
  <w:style w:type="paragraph" w:customStyle="1" w:styleId="19E1F11ED77A447D9A176A6FF7504215">
    <w:name w:val="19E1F11ED77A447D9A176A6FF7504215"/>
    <w:rsid w:val="0078504C"/>
  </w:style>
  <w:style w:type="paragraph" w:customStyle="1" w:styleId="2D254341635B4A9DA615D6CB1B2D03FC">
    <w:name w:val="2D254341635B4A9DA615D6CB1B2D03FC"/>
    <w:rsid w:val="007A459D"/>
  </w:style>
  <w:style w:type="paragraph" w:customStyle="1" w:styleId="5DCEF89F64854FA199DD5DC756B032A7">
    <w:name w:val="5DCEF89F64854FA199DD5DC756B032A7"/>
    <w:rsid w:val="00840A67"/>
  </w:style>
  <w:style w:type="paragraph" w:customStyle="1" w:styleId="FDF0FBF43D83499A8C525F8DAC3CE1F5">
    <w:name w:val="FDF0FBF43D83499A8C525F8DAC3CE1F5"/>
    <w:rsid w:val="00840A67"/>
  </w:style>
  <w:style w:type="paragraph" w:customStyle="1" w:styleId="0FD5603062D8481DBC41288D8E342409">
    <w:name w:val="0FD5603062D8481DBC41288D8E342409"/>
    <w:rsid w:val="00840A6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5775F1-39C0-4215-9169-DF66CF1DB8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16.01.2024 Шаблон документация о закупке (конкурс;ЭФ,СМСП).dotx</Template>
  <TotalTime>169</TotalTime>
  <Pages>1</Pages>
  <Words>8662</Words>
  <Characters>49375</Characters>
  <Application>Microsoft Office Word</Application>
  <DocSecurity>0</DocSecurity>
  <Lines>411</Lines>
  <Paragraphs>115</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57922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Администратор</dc:creator>
  <cp:keywords>Шаблон; Шаблон документации о закупке; Конкурс; ЭФ</cp:keywords>
  <dc:description/>
  <cp:lastModifiedBy>Sharymova Irina</cp:lastModifiedBy>
  <cp:revision>61</cp:revision>
  <cp:lastPrinted>2024-03-14T04:07:00Z</cp:lastPrinted>
  <dcterms:created xsi:type="dcterms:W3CDTF">2024-02-19T06:42:00Z</dcterms:created>
  <dcterms:modified xsi:type="dcterms:W3CDTF">2024-03-14T04:07:00Z</dcterms:modified>
  <cp:category>Шаблоны</cp:category>
</cp:coreProperties>
</file>